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D38A" w14:textId="7D606B70"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E51F76">
        <w:rPr>
          <w:rFonts w:eastAsia="Times New Roman" w:cs="Arial"/>
          <w:sz w:val="24"/>
          <w:szCs w:val="20"/>
          <w:lang w:eastAsia="ar-SA"/>
        </w:rPr>
        <w:t>1</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80</w:t>
      </w:r>
      <w:r>
        <w:rPr>
          <w:rFonts w:cs="Arial"/>
          <w:sz w:val="24"/>
          <w:szCs w:val="24"/>
        </w:rPr>
        <w:t>00</w:t>
      </w:r>
      <w:r w:rsidR="009D3874">
        <w:rPr>
          <w:rFonts w:cs="Arial"/>
          <w:sz w:val="24"/>
          <w:szCs w:val="24"/>
        </w:rPr>
        <w:t>1</w:t>
      </w:r>
    </w:p>
    <w:p w14:paraId="731A08D5" w14:textId="77777777" w:rsidR="00411066" w:rsidRPr="00F45489" w:rsidRDefault="00E51F7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Fukuoka</w:t>
      </w:r>
      <w:r w:rsidR="00DE2B83">
        <w:rPr>
          <w:rFonts w:eastAsia="Times New Roman" w:cs="Arial"/>
          <w:sz w:val="24"/>
          <w:szCs w:val="20"/>
          <w:lang w:eastAsia="ar-SA"/>
        </w:rPr>
        <w:t xml:space="preserve">, </w:t>
      </w:r>
      <w:r>
        <w:rPr>
          <w:rFonts w:eastAsia="Times New Roman" w:cs="Arial"/>
          <w:sz w:val="24"/>
          <w:szCs w:val="20"/>
          <w:lang w:eastAsia="ar-SA"/>
        </w:rPr>
        <w:t>Japan</w:t>
      </w:r>
      <w:r w:rsidR="00411066">
        <w:rPr>
          <w:rFonts w:eastAsia="Times New Roman" w:cs="Arial"/>
          <w:sz w:val="24"/>
          <w:szCs w:val="20"/>
          <w:lang w:eastAsia="ar-SA"/>
        </w:rPr>
        <w:t xml:space="preserve">, </w:t>
      </w:r>
      <w:r>
        <w:rPr>
          <w:rFonts w:eastAsia="Times New Roman" w:cs="Arial"/>
          <w:sz w:val="24"/>
          <w:szCs w:val="20"/>
          <w:lang w:eastAsia="ar-SA"/>
        </w:rPr>
        <w:t>5</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9</w:t>
      </w:r>
      <w:r w:rsidR="00411066">
        <w:rPr>
          <w:rFonts w:eastAsia="Times New Roman" w:cs="Arial"/>
          <w:sz w:val="24"/>
          <w:szCs w:val="20"/>
          <w:lang w:eastAsia="ar-SA"/>
        </w:rPr>
        <w:t xml:space="preserve"> </w:t>
      </w:r>
      <w:r>
        <w:rPr>
          <w:rFonts w:eastAsia="Times New Roman" w:cs="Arial"/>
          <w:sz w:val="24"/>
          <w:szCs w:val="20"/>
          <w:lang w:eastAsia="ar-SA"/>
        </w:rPr>
        <w:t>February</w:t>
      </w:r>
      <w:r w:rsidR="009E5DB8">
        <w:rPr>
          <w:rFonts w:eastAsia="Times New Roman" w:cs="Arial"/>
          <w:sz w:val="24"/>
          <w:szCs w:val="20"/>
          <w:lang w:eastAsia="ar-SA"/>
        </w:rPr>
        <w:t xml:space="preserve"> 201</w:t>
      </w:r>
      <w:r>
        <w:rPr>
          <w:rFonts w:eastAsia="Times New Roman" w:cs="Arial"/>
          <w:sz w:val="24"/>
          <w:szCs w:val="20"/>
          <w:lang w:eastAsia="ar-SA"/>
        </w:rPr>
        <w:t>8</w:t>
      </w:r>
      <w:r w:rsidR="00411066">
        <w:rPr>
          <w:rFonts w:cs="Arial"/>
          <w:b/>
          <w:i/>
          <w:color w:val="0070C0"/>
          <w:sz w:val="20"/>
          <w:szCs w:val="20"/>
        </w:rPr>
        <w:tab/>
      </w:r>
    </w:p>
    <w:p w14:paraId="48D1B9F5" w14:textId="77777777" w:rsidR="00411066" w:rsidRPr="00F45489" w:rsidRDefault="00411066" w:rsidP="00411066">
      <w:pPr>
        <w:suppressAutoHyphens/>
        <w:spacing w:after="0" w:line="240" w:lineRule="auto"/>
        <w:rPr>
          <w:rFonts w:eastAsia="Times New Roman" w:cs="Arial"/>
          <w:sz w:val="20"/>
          <w:szCs w:val="20"/>
          <w:lang w:eastAsia="ar-SA"/>
        </w:rPr>
      </w:pPr>
    </w:p>
    <w:p w14:paraId="30D7B91B" w14:textId="77777777"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DE2B83">
        <w:rPr>
          <w:rFonts w:eastAsia="Times New Roman" w:cs="Arial"/>
          <w:sz w:val="22"/>
          <w:szCs w:val="20"/>
          <w:lang w:eastAsia="ar-SA"/>
        </w:rPr>
        <w:t xml:space="preserve"> with tdoc allocation for SA1#8</w:t>
      </w:r>
      <w:r w:rsidR="00E51F76">
        <w:rPr>
          <w:rFonts w:eastAsia="Times New Roman" w:cs="Arial"/>
          <w:sz w:val="22"/>
          <w:szCs w:val="20"/>
          <w:lang w:eastAsia="ar-SA"/>
        </w:rPr>
        <w:t>1</w:t>
      </w:r>
    </w:p>
    <w:p w14:paraId="5EE51720"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5B50A0F"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D4F9659"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147B750"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7504FE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6F154014"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D483B33" w14:textId="77777777" w:rsidR="00411066" w:rsidRPr="00F45489" w:rsidRDefault="00411066" w:rsidP="00411066">
      <w:pPr>
        <w:spacing w:after="0" w:line="240" w:lineRule="auto"/>
        <w:ind w:left="720"/>
        <w:rPr>
          <w:rFonts w:eastAsia="Times New Roman" w:cs="Arial"/>
          <w:sz w:val="20"/>
          <w:szCs w:val="20"/>
          <w:u w:val="single"/>
          <w:lang w:eastAsia="it-IT"/>
        </w:rPr>
      </w:pPr>
    </w:p>
    <w:p w14:paraId="7713D7C9" w14:textId="77777777"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E51F76">
        <w:rPr>
          <w:rFonts w:eastAsia="Calibri"/>
          <w:bCs/>
          <w:lang w:eastAsia="en-US"/>
        </w:rPr>
        <w:t>26</w:t>
      </w:r>
      <w:r>
        <w:rPr>
          <w:rFonts w:eastAsia="Calibri"/>
          <w:bCs/>
          <w:lang w:eastAsia="en-US"/>
        </w:rPr>
        <w:t xml:space="preserve"> </w:t>
      </w:r>
      <w:r w:rsidR="00E51F76">
        <w:rPr>
          <w:rFonts w:eastAsia="Calibri"/>
          <w:bCs/>
          <w:lang w:eastAsia="en-US"/>
        </w:rPr>
        <w:t>January</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14:paraId="4F4A2611"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1B55DE">
        <w:rPr>
          <w:bCs/>
          <w:lang w:eastAsia="en-US"/>
        </w:rPr>
        <w:t>26</w:t>
      </w:r>
      <w:r w:rsidR="00D13366">
        <w:rPr>
          <w:bCs/>
          <w:lang w:eastAsia="en-US"/>
        </w:rPr>
        <w:t xml:space="preserve"> </w:t>
      </w:r>
      <w:r w:rsidR="001B55DE">
        <w:rPr>
          <w:bCs/>
          <w:lang w:eastAsia="en-US"/>
        </w:rPr>
        <w:t>January</w:t>
      </w:r>
      <w:r w:rsidR="009E5DB8">
        <w:rPr>
          <w:bCs/>
          <w:lang w:eastAsia="en-US"/>
        </w:rPr>
        <w:t xml:space="preserve"> 201</w:t>
      </w:r>
      <w:r w:rsidR="001B55DE">
        <w:rPr>
          <w:bCs/>
          <w:lang w:eastAsia="en-US"/>
        </w:rPr>
        <w:t>8</w:t>
      </w:r>
      <w:r w:rsidRPr="00962837">
        <w:rPr>
          <w:bCs/>
          <w:lang w:eastAsia="en-US"/>
        </w:rPr>
        <w:t>, 23:00 UTC</w:t>
      </w:r>
    </w:p>
    <w:p w14:paraId="6AA33151" w14:textId="77777777" w:rsidR="00411066" w:rsidRPr="00F45489" w:rsidRDefault="00411066" w:rsidP="00411066">
      <w:pPr>
        <w:spacing w:after="0" w:line="240" w:lineRule="auto"/>
        <w:ind w:left="1440"/>
        <w:rPr>
          <w:rFonts w:eastAsia="Times New Roman" w:cs="Arial"/>
          <w:sz w:val="20"/>
          <w:szCs w:val="20"/>
          <w:lang w:eastAsia="ar-SA"/>
        </w:rPr>
      </w:pPr>
    </w:p>
    <w:p w14:paraId="11A7D3C9"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6E7473F3" w14:textId="77777777" w:rsidR="00411066" w:rsidRPr="00F45489" w:rsidRDefault="00411066" w:rsidP="00411066">
      <w:pPr>
        <w:spacing w:after="0" w:line="240" w:lineRule="auto"/>
        <w:ind w:left="720"/>
        <w:rPr>
          <w:rFonts w:eastAsia="Times New Roman" w:cs="Arial"/>
          <w:sz w:val="20"/>
          <w:szCs w:val="20"/>
          <w:lang w:eastAsia="it-IT"/>
        </w:rPr>
      </w:pPr>
    </w:p>
    <w:p w14:paraId="04911862" w14:textId="77777777"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3GPPSA1#80</w:t>
      </w:r>
      <w:r>
        <w:rPr>
          <w:rFonts w:eastAsia="Times New Roman" w:cs="Arial"/>
          <w:sz w:val="20"/>
          <w:szCs w:val="20"/>
          <w:lang w:eastAsia="it-IT"/>
        </w:rPr>
        <w:t>)</w:t>
      </w:r>
    </w:p>
    <w:p w14:paraId="4D6118AE" w14:textId="77777777" w:rsidR="00411066" w:rsidRDefault="00411066" w:rsidP="00411066">
      <w:pPr>
        <w:pStyle w:val="ListParagraph"/>
        <w:rPr>
          <w:rFonts w:cs="Arial"/>
          <w:lang w:eastAsia="it-IT"/>
        </w:rPr>
      </w:pPr>
    </w:p>
    <w:p w14:paraId="20FCA414" w14:textId="7777777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http://www.3gpp.org/ftp/tsg_sa/WG1_Serv/TSGS1_81_Fukuoka/templates/Template_WI_Status_Update.zip</w:t>
        </w:r>
      </w:hyperlink>
      <w:r>
        <w:rPr>
          <w:rFonts w:eastAsia="Times New Roman" w:cs="Arial"/>
          <w:sz w:val="20"/>
          <w:szCs w:val="20"/>
          <w:lang w:eastAsia="ar-SA"/>
        </w:rPr>
        <w:t xml:space="preserve"> </w:t>
      </w:r>
    </w:p>
    <w:p w14:paraId="172F5714"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0E2C5C81"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6E58A38"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3EF4598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3F1AE84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64CF48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14CF279"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0FFEDE3B"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5057265C" w14:textId="77777777" w:rsidR="007B42CC" w:rsidRPr="008754F9" w:rsidRDefault="007B42CC" w:rsidP="007B42C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3A677ED3" w14:textId="60B26930" w:rsidR="007B42CC" w:rsidRPr="00F774D3" w:rsidRDefault="007B42CC" w:rsidP="007B42C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2F79319B" w14:textId="377A4C4D" w:rsidR="007B42CC" w:rsidRPr="00772E0F" w:rsidRDefault="007B42CC" w:rsidP="007B42C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5770CFB0" w14:textId="77777777" w:rsidR="007B42CC" w:rsidRPr="00015298" w:rsidRDefault="007B42CC" w:rsidP="007B42C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91"/>
        <w:gridCol w:w="702"/>
        <w:gridCol w:w="2339"/>
        <w:gridCol w:w="3039"/>
        <w:gridCol w:w="3039"/>
        <w:gridCol w:w="753"/>
        <w:gridCol w:w="1879"/>
        <w:gridCol w:w="1879"/>
      </w:tblGrid>
      <w:tr w:rsidR="007B42CC" w:rsidRPr="00015298" w14:paraId="41FFB976"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1DDC7E9D" w14:textId="77777777" w:rsidR="007B42CC" w:rsidRPr="00015298" w:rsidRDefault="007B42CC" w:rsidP="00517FBA">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EF20130" w14:textId="77777777" w:rsidR="007B42CC" w:rsidRPr="00015298" w:rsidRDefault="007B42CC" w:rsidP="00517FBA">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524521A" w14:textId="77777777" w:rsidR="007B42CC" w:rsidRPr="00015298" w:rsidRDefault="007B42CC" w:rsidP="00517F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D6E63BF" w14:textId="77777777" w:rsidR="007B42CC" w:rsidRPr="00015298" w:rsidRDefault="007B42CC" w:rsidP="00517F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EF567FB" w14:textId="77777777" w:rsidR="007B42CC" w:rsidRPr="00015298" w:rsidRDefault="007B42CC" w:rsidP="00517F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27A300F8" w14:textId="77777777" w:rsidR="007B42CC" w:rsidRPr="00015298" w:rsidRDefault="007B42CC" w:rsidP="00517FBA">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3368FC71" w14:textId="77777777" w:rsidR="007B42CC" w:rsidRPr="00015298" w:rsidRDefault="007B42CC" w:rsidP="00517F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5DA9466D" w14:textId="77777777" w:rsidR="007B42CC" w:rsidRPr="00015298" w:rsidRDefault="007B42CC" w:rsidP="00517F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B42CC" w:rsidRPr="00AB0F3E" w14:paraId="505A978A"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A7AB2FF"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318CEC"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7F7FAA0"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6F568B23"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624B4B3" w14:textId="77777777" w:rsidR="007B42CC" w:rsidRPr="00AB0F3E" w:rsidRDefault="007B42CC" w:rsidP="00517FBA">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93521F4" w14:textId="77777777" w:rsidR="007B42CC" w:rsidRPr="00BD600A" w:rsidRDefault="007B42CC" w:rsidP="00517FBA">
            <w:pPr>
              <w:spacing w:after="0" w:line="240" w:lineRule="auto"/>
              <w:jc w:val="center"/>
              <w:textAlignment w:val="baseline"/>
              <w:rPr>
                <w:rFonts w:eastAsia="MS Mincho" w:cs="Arial"/>
                <w:b/>
                <w:bCs/>
                <w:color w:val="000000"/>
                <w:kern w:val="24"/>
                <w:sz w:val="24"/>
                <w:szCs w:val="24"/>
                <w:u w:val="single"/>
                <w:lang w:eastAsia="ja-JP"/>
              </w:rPr>
            </w:pPr>
            <w:r w:rsidRPr="00BD600A">
              <w:rPr>
                <w:rFonts w:eastAsia="MS Mincho" w:cs="Arial"/>
                <w:b/>
                <w:bCs/>
                <w:color w:val="000000"/>
                <w:kern w:val="24"/>
                <w:sz w:val="24"/>
                <w:szCs w:val="24"/>
                <w:u w:val="single"/>
                <w:lang w:eastAsia="ja-JP"/>
              </w:rPr>
              <w:t>Plenary</w:t>
            </w:r>
            <w:r>
              <w:rPr>
                <w:rFonts w:eastAsia="MS Mincho" w:cs="Arial"/>
                <w:b/>
                <w:bCs/>
                <w:color w:val="000000"/>
                <w:kern w:val="24"/>
                <w:sz w:val="24"/>
                <w:szCs w:val="24"/>
                <w:u w:val="single"/>
                <w:lang w:eastAsia="ja-JP"/>
              </w:rPr>
              <w:t xml:space="preserve"> (Rm A)</w:t>
            </w:r>
            <w:r w:rsidRPr="00BD600A">
              <w:rPr>
                <w:rFonts w:eastAsia="MS Mincho" w:cs="Arial"/>
                <w:b/>
                <w:bCs/>
                <w:color w:val="000000"/>
                <w:kern w:val="24"/>
                <w:sz w:val="24"/>
                <w:szCs w:val="24"/>
                <w:u w:val="single"/>
                <w:lang w:eastAsia="ja-JP"/>
              </w:rPr>
              <w:t>:</w:t>
            </w:r>
          </w:p>
          <w:p w14:paraId="766448D5" w14:textId="77777777" w:rsidR="007B42CC" w:rsidRPr="00BD600A"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t>Access Control + URLLC</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004B0041"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8556E3E"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HYPOS+5GSAT+MARCOM</w:t>
            </w:r>
          </w:p>
          <w:p w14:paraId="607315F1"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A1DA979"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EFB6884" w14:textId="77777777" w:rsidR="007B42CC" w:rsidRPr="000125EA" w:rsidRDefault="007B42CC" w:rsidP="00517FBA">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2DE55676"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5232C3C9"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008DC479"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9B71040"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EF74D3A" w14:textId="77777777" w:rsidR="007B42CC" w:rsidRPr="00A83808"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 </w:t>
            </w:r>
          </w:p>
        </w:tc>
      </w:tr>
      <w:tr w:rsidR="007B42CC" w:rsidRPr="00AB0F3E" w14:paraId="1A074F89"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E74716F"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30832C"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424EC47"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37892999"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0DA933" w14:textId="77777777" w:rsidR="007B42CC" w:rsidRPr="00D2565B" w:rsidRDefault="007B42CC" w:rsidP="00517FB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B20E278" w14:textId="77777777" w:rsidR="007B42CC" w:rsidRPr="00D2565B" w:rsidRDefault="007B42CC" w:rsidP="00517FB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779CE05E"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585880FD"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56595A14"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CE187E2"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3326C20B"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Access Control + URLLC</w:t>
            </w:r>
          </w:p>
          <w:p w14:paraId="70EEEAC6" w14:textId="77777777" w:rsidR="007B42CC" w:rsidRPr="007915F6" w:rsidRDefault="007B42CC" w:rsidP="00517FBA">
            <w:pPr>
              <w:spacing w:after="0" w:line="240" w:lineRule="auto"/>
              <w:jc w:val="center"/>
              <w:textAlignment w:val="baseline"/>
              <w:rPr>
                <w:rFonts w:eastAsia="MS Mincho" w:cs="Arial"/>
                <w:color w:val="000000" w:themeColor="text1"/>
                <w:sz w:val="24"/>
                <w:szCs w:val="24"/>
                <w:lang w:eastAsia="ja-JP"/>
              </w:rPr>
            </w:pPr>
            <w:r w:rsidRPr="00BD600A">
              <w:rPr>
                <w:rFonts w:eastAsia="MS Mincho" w:cs="Arial"/>
                <w:bCs/>
                <w:color w:val="000000"/>
                <w:kern w:val="24"/>
                <w:sz w:val="24"/>
                <w:szCs w:val="24"/>
                <w:lang w:eastAsia="ja-JP"/>
              </w:rPr>
              <w:t>Joint session preparation</w:t>
            </w:r>
          </w:p>
          <w:p w14:paraId="18B19269"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F4A8FF2"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A8133E6" w14:textId="77777777" w:rsidR="007B42CC" w:rsidRPr="00AB0F3E" w:rsidRDefault="007B42CC" w:rsidP="00517FBA">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9B0B121"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A883021"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HYPOS+5GSAT+MARCOM</w:t>
            </w:r>
          </w:p>
          <w:p w14:paraId="15AB4678"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6BB3352"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6ACC6CD"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enIMS+5GMSG+eLESTR</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1D538389"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7E9E92D"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53A324FC"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4CEB5E2"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9246CE0"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71BC0C"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747D6C6" w14:textId="77777777" w:rsidR="007B42CC" w:rsidRPr="00C17035" w:rsidRDefault="007B42CC" w:rsidP="00517FBA">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r>
              <w:rPr>
                <w:rFonts w:eastAsia="MS Mincho" w:cs="Arial"/>
                <w:bCs/>
                <w:color w:val="000000"/>
                <w:kern w:val="24"/>
                <w:sz w:val="24"/>
                <w:szCs w:val="24"/>
                <w:lang w:eastAsia="ja-JP"/>
              </w:rPr>
              <w:t xml:space="preserve"> </w:t>
            </w:r>
          </w:p>
        </w:tc>
      </w:tr>
      <w:tr w:rsidR="007B42CC" w:rsidRPr="00AB0F3E" w14:paraId="4BEACA82" w14:textId="77777777" w:rsidTr="00517FBA">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82F9F0" w14:textId="77777777" w:rsidR="007B42CC" w:rsidRPr="00AB0F3E" w:rsidRDefault="007B42CC" w:rsidP="00517F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CBB2463" w14:textId="77777777" w:rsidR="007B42CC" w:rsidRPr="00AB0F3E" w:rsidRDefault="007B42CC" w:rsidP="00517F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6FA649"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4AFA77"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7766B2"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AAB8EBC" w14:textId="77777777" w:rsidR="007B42CC" w:rsidRPr="00AB0F3E" w:rsidRDefault="007B42CC" w:rsidP="00517F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8F947F"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408994"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r>
      <w:tr w:rsidR="007B42CC" w:rsidRPr="00AB0F3E" w14:paraId="37B0F5B6"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967AB9B"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2F0CA2"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4D048CF3"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42A027E9"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27E320"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640EF0F" w14:textId="77777777" w:rsidR="007B42CC" w:rsidRPr="0094015A"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1FE145"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6121792"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BMNS+LUCIA</w:t>
            </w:r>
          </w:p>
          <w:p w14:paraId="7F1EE71F"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F957B1C"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4A0BBEA" w14:textId="77777777" w:rsidR="007B42CC" w:rsidRPr="00CF100E" w:rsidRDefault="007B42CC" w:rsidP="00517FBA">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ePWS+MPS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55B236"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3A28FEA" w14:textId="77777777" w:rsidR="007B42CC" w:rsidRPr="007915F6" w:rsidRDefault="007B42CC" w:rsidP="00517FBA">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CAV+5GLAN</w:t>
            </w:r>
          </w:p>
          <w:p w14:paraId="6E77FD17"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C354994"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3546DBB"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enIMS+5GMSG+eLESTR</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029D44"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4457F6C5"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7DA2BED3"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7FADFE"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842E788" w14:textId="77777777" w:rsidR="007B42CC" w:rsidRPr="00185E3F"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9025B"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99C2E82" w14:textId="77777777" w:rsidR="007B42CC" w:rsidRPr="00AB0F3E" w:rsidRDefault="007B42CC" w:rsidP="00517FBA">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B42CC" w:rsidRPr="00AB0F3E" w14:paraId="32792F6D"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CF21B5" w14:textId="77777777" w:rsidR="007B42CC" w:rsidRPr="00AB0F3E" w:rsidRDefault="007B42CC" w:rsidP="00517FB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74CE763"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557124"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E26A69"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19338F"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ADBC0B4"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7C855F"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154809"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r>
      <w:tr w:rsidR="007B42CC" w:rsidRPr="00AB0F3E" w14:paraId="62E91DDE"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1D3E3D"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E99B99"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7033D16"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224B3C40"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533320"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1DD1E3B"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 xml:space="preserve">s </w:t>
            </w:r>
          </w:p>
          <w:p w14:paraId="1ADD7B7A" w14:textId="77777777" w:rsidR="007B42CC" w:rsidRPr="0094015A"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D6BA16"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1ADA266"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HYPOS+5GSAT+MARCOM</w:t>
            </w:r>
          </w:p>
          <w:p w14:paraId="2D3C1D0A"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632D761"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77DA0C6"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enIMS+5GMSG+eLESTR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8D7B36"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3BC91B2"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CAV+5GLAN</w:t>
            </w:r>
          </w:p>
          <w:p w14:paraId="042E33A8"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B806D46"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8ED0DF2"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3CA59B" w14:textId="77777777" w:rsidR="007B42CC" w:rsidRPr="00AB0F3E" w:rsidRDefault="007B42CC" w:rsidP="00517F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6A9D09F"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6BB54F22" w14:textId="77777777" w:rsidR="007B42CC" w:rsidRPr="00AB0F3E" w:rsidRDefault="007B42CC" w:rsidP="00517F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A9B06F"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9E24725"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D058D0"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BEC25DC" w14:textId="77777777" w:rsidR="007B42CC"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5D756454" w14:textId="77777777" w:rsidR="007B42CC"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7B96CAA5" w14:textId="77777777" w:rsidR="007B42CC" w:rsidRPr="00AB0F3E"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7B42CC" w:rsidRPr="00AB0F3E" w14:paraId="5A7A1524"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2BA64A" w14:textId="77777777" w:rsidR="007B42CC" w:rsidRPr="00AB0F3E" w:rsidRDefault="007B42CC" w:rsidP="00517FB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9973A27"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9EB8C4"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2325CC"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6DE0D8" w14:textId="77777777" w:rsidR="007B42CC" w:rsidRPr="00415AA2" w:rsidRDefault="007B42CC" w:rsidP="00517FBA">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57A139"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D0F0FC" w14:textId="77777777" w:rsidR="007B42CC" w:rsidRPr="00415AA2" w:rsidRDefault="007B42CC" w:rsidP="00517FBA">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B9AEF7"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r>
      <w:tr w:rsidR="007B42CC" w:rsidRPr="00015298" w14:paraId="6414C34D"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889F6FF"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D56435"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87241B6"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124FB1B8"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61A814"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3B79BEA3" w14:textId="77777777" w:rsidR="007B42CC"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t>4. New WIDs</w:t>
            </w:r>
            <w:r>
              <w:rPr>
                <w:rFonts w:eastAsia="MS Mincho" w:cs="Arial"/>
                <w:bCs/>
                <w:color w:val="000000"/>
                <w:kern w:val="24"/>
                <w:sz w:val="24"/>
                <w:szCs w:val="24"/>
                <w:lang w:eastAsia="ja-JP"/>
              </w:rPr>
              <w:t xml:space="preserve"> </w:t>
            </w:r>
          </w:p>
          <w:p w14:paraId="489355F8" w14:textId="77777777" w:rsidR="007B42CC" w:rsidRPr="00AB0F3E"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CRs Rel-15</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55F45E"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178C9BDC"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CAV+5GLAN</w:t>
            </w:r>
          </w:p>
          <w:p w14:paraId="0843F502"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21AF60A"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F5DACD5" w14:textId="77777777" w:rsidR="007B42CC" w:rsidRPr="00AB0F3E"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BC40FE" w14:textId="77777777" w:rsidR="007B42CC" w:rsidRDefault="007B42CC" w:rsidP="00517F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Joint session with SA4</w:t>
            </w:r>
          </w:p>
          <w:p w14:paraId="6C163367" w14:textId="77777777" w:rsidR="007B42CC" w:rsidRPr="00A83808" w:rsidRDefault="007B42CC" w:rsidP="00517FBA">
            <w:pPr>
              <w:spacing w:after="0" w:line="240" w:lineRule="auto"/>
              <w:jc w:val="center"/>
              <w:textAlignment w:val="baseline"/>
              <w:rPr>
                <w:rFonts w:eastAsia="MS Mincho" w:cs="Arial"/>
                <w:sz w:val="24"/>
                <w:szCs w:val="24"/>
                <w:lang w:eastAsia="ja-JP"/>
              </w:rPr>
            </w:pPr>
            <w:r w:rsidRPr="00A83808">
              <w:rPr>
                <w:rFonts w:eastAsia="MS Mincho" w:cs="Arial"/>
                <w:bCs/>
                <w:kern w:val="24"/>
                <w:sz w:val="24"/>
                <w:szCs w:val="24"/>
                <w:lang w:eastAsia="ja-JP"/>
              </w:rPr>
              <w:lastRenderedPageBreak/>
              <w:t>Video, MBS &amp; MTSI</w:t>
            </w:r>
          </w:p>
          <w:p w14:paraId="2ABEDC2C"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711513B"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E664F0C" w14:textId="77777777" w:rsidR="007B42CC" w:rsidRPr="004C4A40" w:rsidRDefault="007B42CC" w:rsidP="00517FBA">
            <w:pPr>
              <w:spacing w:after="0" w:line="240" w:lineRule="auto"/>
              <w:jc w:val="center"/>
              <w:textAlignment w:val="baseline"/>
              <w:rPr>
                <w:rFonts w:eastAsia="MS Mincho" w:cs="Arial"/>
                <w:color w:val="000000"/>
                <w:kern w:val="24"/>
                <w:sz w:val="24"/>
                <w:szCs w:val="24"/>
                <w:lang w:eastAsia="ja-JP"/>
              </w:rPr>
            </w:pPr>
            <w:r w:rsidRPr="0094015A">
              <w:rPr>
                <w:rFonts w:eastAsia="MS Mincho" w:cs="Arial"/>
                <w:color w:val="00B050"/>
                <w:sz w:val="24"/>
                <w:szCs w:val="24"/>
                <w:lang w:eastAsia="ja-JP"/>
              </w:rPr>
              <w:t>-</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5F3810F"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9AB0679"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41242A9F" w14:textId="77777777" w:rsidR="007B42CC" w:rsidRPr="00AB0F3E" w:rsidRDefault="007B42CC" w:rsidP="00517F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83E75C"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164F86D9" w14:textId="77777777" w:rsidR="007B42CC" w:rsidRPr="00AB0F3E"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3F4DED2" w14:textId="77777777" w:rsidR="007B42CC" w:rsidRPr="00294C8D" w:rsidRDefault="007B42CC" w:rsidP="00517FBA">
            <w:pPr>
              <w:spacing w:after="0" w:line="240" w:lineRule="auto"/>
              <w:jc w:val="center"/>
              <w:textAlignment w:val="baseline"/>
              <w:rPr>
                <w:rFonts w:eastAsia="MS Mincho" w:cs="Arial"/>
                <w:bCs/>
                <w:color w:val="000000"/>
                <w:kern w:val="24"/>
                <w:sz w:val="24"/>
                <w:szCs w:val="24"/>
                <w:lang w:eastAsia="ja-JP"/>
              </w:rPr>
            </w:pPr>
          </w:p>
        </w:tc>
      </w:tr>
      <w:tr w:rsidR="007B42CC" w:rsidRPr="00AB0F3E" w14:paraId="22F23C89"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B9556D7" w14:textId="77777777" w:rsidR="007B42CC" w:rsidRPr="00AB0F3E" w:rsidRDefault="007B42CC" w:rsidP="00517FB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311EDD" w14:textId="77777777" w:rsidR="007B42CC" w:rsidRPr="00AB0F3E"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79FD4C"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F70D93"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D08663" w14:textId="77777777" w:rsidR="007B42CC" w:rsidRPr="00415AA2" w:rsidRDefault="007B42CC" w:rsidP="00517FBA">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AC05078" w14:textId="77777777" w:rsidR="007B42CC" w:rsidRPr="00AB0F3E" w:rsidRDefault="007B42CC" w:rsidP="00517FB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DBD087" w14:textId="77777777" w:rsidR="007B42CC" w:rsidRPr="00415AA2" w:rsidRDefault="007B42CC" w:rsidP="00517FBA">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1DBA914" w14:textId="77777777" w:rsidR="007B42CC" w:rsidRPr="00415AA2" w:rsidRDefault="007B42CC" w:rsidP="00517FBA">
            <w:pPr>
              <w:spacing w:after="0" w:line="240" w:lineRule="auto"/>
              <w:jc w:val="center"/>
              <w:textAlignment w:val="baseline"/>
              <w:rPr>
                <w:rFonts w:eastAsia="Times New Roman" w:cs="Arial"/>
                <w:b/>
                <w:sz w:val="20"/>
                <w:szCs w:val="20"/>
                <w:lang w:eastAsia="ar-SA"/>
              </w:rPr>
            </w:pPr>
          </w:p>
        </w:tc>
      </w:tr>
      <w:tr w:rsidR="007B42CC" w:rsidRPr="00015298" w14:paraId="70EC314F" w14:textId="77777777" w:rsidTr="00517FB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090632" w14:textId="77777777" w:rsidR="007B42CC" w:rsidRPr="00AB0F3E" w:rsidRDefault="007B42CC" w:rsidP="00517F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3F8F5E"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46BF5DE"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6CC43510"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E34AAE9"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58D8F7B"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6.3 5GVCS</w:t>
            </w:r>
          </w:p>
          <w:p w14:paraId="22C60534"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6.4 CRs Rel-16</w:t>
            </w:r>
          </w:p>
          <w:p w14:paraId="21C2531D" w14:textId="77777777" w:rsidR="007B42CC" w:rsidRPr="00594DBE" w:rsidRDefault="007B42CC" w:rsidP="00517FBA">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FB545B"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2DFF236" w14:textId="77777777" w:rsidR="007B42CC"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CAV+5GLAN</w:t>
            </w:r>
          </w:p>
          <w:p w14:paraId="445BE293"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40FFCE5"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465885A" w14:textId="77777777" w:rsidR="007B42CC" w:rsidRPr="005A2472"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62CB027" w14:textId="77777777" w:rsidR="007B42CC" w:rsidRPr="00AB0F3E" w:rsidRDefault="007B42CC" w:rsidP="00517FB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B6E7845" w14:textId="77777777" w:rsidR="007B42CC" w:rsidRDefault="007B42CC" w:rsidP="00517F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BMNS+LUCIA</w:t>
            </w:r>
          </w:p>
          <w:p w14:paraId="5808E06F" w14:textId="77777777" w:rsidR="007B42CC" w:rsidRPr="00AB0F3E" w:rsidRDefault="007B42CC" w:rsidP="00517F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796D56B" w14:textId="77777777" w:rsidR="007B42CC" w:rsidRPr="00AB0F3E" w:rsidRDefault="007B42CC" w:rsidP="00517FB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0865492" w14:textId="77777777" w:rsidR="007B42CC" w:rsidRPr="006620C9" w:rsidRDefault="007B42CC" w:rsidP="00517FBA">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ePWS+MPS</w:t>
            </w:r>
            <w:r w:rsidRPr="006620C9">
              <w:rPr>
                <w:rFonts w:eastAsia="MS Mincho" w:cs="Arial"/>
                <w:bCs/>
                <w:color w:val="000000"/>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C6731B0" w14:textId="77777777" w:rsidR="007B42CC" w:rsidRPr="00AB0F3E" w:rsidRDefault="007B42CC" w:rsidP="00517F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DEA262B" w14:textId="77777777" w:rsidR="007B42CC" w:rsidRPr="00AB0F3E" w:rsidRDefault="007B42CC" w:rsidP="00517FBA">
            <w:pPr>
              <w:suppressAutoHyphens/>
              <w:spacing w:after="0" w:line="240" w:lineRule="auto"/>
              <w:jc w:val="center"/>
              <w:rPr>
                <w:rFonts w:eastAsia="Times New Roman" w:cs="Arial"/>
                <w:b/>
                <w:sz w:val="20"/>
                <w:szCs w:val="20"/>
                <w:lang w:eastAsia="ar-SA"/>
              </w:rPr>
            </w:pPr>
          </w:p>
          <w:p w14:paraId="1AC73BC8" w14:textId="77777777" w:rsidR="007B42CC" w:rsidRPr="00AB0F3E" w:rsidRDefault="007B42CC" w:rsidP="00517F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4D1A61" w14:textId="77777777" w:rsidR="007B42CC" w:rsidRPr="00AB0F3E" w:rsidRDefault="007B42CC" w:rsidP="00517F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0F9FA50" w14:textId="77777777" w:rsidR="007B42CC" w:rsidRPr="00A34A89" w:rsidRDefault="007B42CC" w:rsidP="00517F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104D1AA" w14:textId="77777777" w:rsidR="007B42CC" w:rsidRPr="00015298" w:rsidRDefault="007B42CC" w:rsidP="00517FBA">
            <w:pPr>
              <w:spacing w:after="0" w:line="240" w:lineRule="auto"/>
              <w:jc w:val="center"/>
              <w:textAlignment w:val="baseline"/>
              <w:rPr>
                <w:rFonts w:eastAsia="MS Mincho" w:cs="Arial"/>
                <w:b/>
                <w:bCs/>
                <w:color w:val="000000"/>
                <w:kern w:val="24"/>
                <w:sz w:val="24"/>
                <w:szCs w:val="24"/>
                <w:lang w:eastAsia="ja-JP"/>
              </w:rPr>
            </w:pPr>
          </w:p>
        </w:tc>
      </w:tr>
    </w:tbl>
    <w:p w14:paraId="302C99A3" w14:textId="77777777" w:rsidR="007B42CC" w:rsidRPr="00015298" w:rsidRDefault="007B42CC" w:rsidP="007B42CC">
      <w:pPr>
        <w:suppressAutoHyphens/>
        <w:spacing w:after="0" w:line="240" w:lineRule="auto"/>
        <w:rPr>
          <w:rFonts w:eastAsia="Arial Unicode MS" w:cs="Arial"/>
          <w:sz w:val="20"/>
          <w:szCs w:val="20"/>
          <w:lang w:eastAsia="ar-SA"/>
        </w:rPr>
      </w:pPr>
    </w:p>
    <w:p w14:paraId="3A0ED875" w14:textId="77777777" w:rsidR="007B42CC" w:rsidRPr="008754F9" w:rsidRDefault="007B42CC" w:rsidP="007B42C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6692DCF7" w14:textId="77777777" w:rsidR="007B42CC" w:rsidRDefault="007B42CC" w:rsidP="007B42C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2B33CF1E" w14:textId="77777777" w:rsidR="007B42CC" w:rsidRDefault="007B42CC" w:rsidP="007B42C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7D9D6E23" w14:textId="77777777" w:rsidR="007B42CC" w:rsidRDefault="007B42CC" w:rsidP="007B42CC">
      <w:pPr>
        <w:suppressAutoHyphens/>
        <w:spacing w:after="0" w:line="240" w:lineRule="auto"/>
        <w:rPr>
          <w:rFonts w:eastAsia="Arial Unicode MS" w:cs="Arial"/>
          <w:b/>
          <w:sz w:val="20"/>
          <w:szCs w:val="20"/>
          <w:lang w:eastAsia="ar-SA"/>
        </w:rPr>
      </w:pPr>
    </w:p>
    <w:p w14:paraId="1B97366B" w14:textId="77777777" w:rsidR="007B42CC" w:rsidRDefault="007B42CC" w:rsidP="007B42CC">
      <w:pPr>
        <w:spacing w:after="0" w:line="240" w:lineRule="auto"/>
        <w:rPr>
          <w:rFonts w:eastAsia="Times New Roman"/>
          <w:b/>
          <w:sz w:val="20"/>
          <w:szCs w:val="20"/>
          <w:lang w:val="en-US"/>
        </w:rPr>
      </w:pPr>
    </w:p>
    <w:p w14:paraId="130F6A89" w14:textId="77777777" w:rsidR="007B42CC" w:rsidRDefault="007B42CC" w:rsidP="007B42CC">
      <w:pPr>
        <w:spacing w:after="0" w:line="240" w:lineRule="auto"/>
        <w:rPr>
          <w:rFonts w:eastAsia="Times New Roman"/>
          <w:b/>
          <w:sz w:val="20"/>
          <w:szCs w:val="20"/>
          <w:lang w:val="en-US"/>
        </w:rPr>
      </w:pPr>
      <w:r>
        <w:rPr>
          <w:rFonts w:eastAsia="Times New Roman"/>
          <w:b/>
          <w:sz w:val="20"/>
          <w:szCs w:val="20"/>
          <w:lang w:val="en-US"/>
        </w:rPr>
        <w:t>Drafting chairs:</w:t>
      </w:r>
    </w:p>
    <w:p w14:paraId="5176BE12" w14:textId="77777777" w:rsidR="007B42CC" w:rsidRDefault="007B42CC" w:rsidP="007B42CC">
      <w:pPr>
        <w:spacing w:after="0" w:line="240" w:lineRule="auto"/>
        <w:rPr>
          <w:rFonts w:eastAsia="Times New Roman"/>
          <w:b/>
          <w:sz w:val="20"/>
          <w:szCs w:val="20"/>
          <w:lang w:val="en-US"/>
        </w:rPr>
      </w:pPr>
      <w:r>
        <w:rPr>
          <w:rFonts w:eastAsia="Times New Roman"/>
          <w:b/>
          <w:sz w:val="20"/>
          <w:szCs w:val="20"/>
          <w:lang w:val="en-US"/>
        </w:rPr>
        <w:t>Ki-Dong Lee: CAV+5GLAN and BMNS+LUCIA</w:t>
      </w:r>
    </w:p>
    <w:p w14:paraId="53668A23" w14:textId="77777777" w:rsidR="007B42CC" w:rsidRDefault="007B42CC" w:rsidP="007B42CC">
      <w:pPr>
        <w:spacing w:after="0" w:line="240" w:lineRule="auto"/>
        <w:rPr>
          <w:rFonts w:eastAsia="Times New Roman"/>
          <w:b/>
          <w:sz w:val="20"/>
          <w:szCs w:val="20"/>
          <w:lang w:val="en-US"/>
        </w:rPr>
      </w:pPr>
      <w:r>
        <w:rPr>
          <w:rFonts w:eastAsia="Times New Roman"/>
          <w:b/>
          <w:sz w:val="20"/>
          <w:szCs w:val="20"/>
          <w:lang w:val="en-US"/>
        </w:rPr>
        <w:t>Greg Schumacher: ePWS+MPS and enIMS+5GMSG+eLESTR</w:t>
      </w:r>
    </w:p>
    <w:p w14:paraId="1FCE3323" w14:textId="77777777" w:rsidR="007B42CC" w:rsidRDefault="007B42CC" w:rsidP="007B42CC">
      <w:pPr>
        <w:spacing w:after="0" w:line="240" w:lineRule="auto"/>
        <w:rPr>
          <w:rFonts w:eastAsia="Times New Roman"/>
          <w:b/>
          <w:sz w:val="20"/>
          <w:szCs w:val="20"/>
          <w:lang w:val="en-US"/>
        </w:rPr>
      </w:pPr>
      <w:r>
        <w:rPr>
          <w:rFonts w:eastAsia="Times New Roman"/>
          <w:b/>
          <w:sz w:val="20"/>
          <w:szCs w:val="20"/>
          <w:lang w:val="en-US"/>
        </w:rPr>
        <w:t>Toon Norp: RAILWAY and HYPOS</w:t>
      </w:r>
    </w:p>
    <w:p w14:paraId="448C9810" w14:textId="77777777" w:rsidR="007B42CC" w:rsidRDefault="007B42CC" w:rsidP="007B42CC">
      <w:pPr>
        <w:spacing w:after="0" w:line="240" w:lineRule="auto"/>
        <w:rPr>
          <w:rFonts w:eastAsia="Times New Roman"/>
          <w:b/>
          <w:sz w:val="20"/>
          <w:szCs w:val="20"/>
          <w:lang w:val="en-US"/>
        </w:rPr>
      </w:pPr>
      <w:r>
        <w:rPr>
          <w:rFonts w:eastAsia="Times New Roman"/>
          <w:b/>
          <w:sz w:val="20"/>
          <w:szCs w:val="20"/>
          <w:lang w:val="en-US"/>
        </w:rPr>
        <w:br w:type="page"/>
      </w:r>
    </w:p>
    <w:p w14:paraId="3FA041D8"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020ACF18"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73B7741A"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9F53326" w14:textId="77777777" w:rsidTr="00744151">
        <w:trPr>
          <w:trHeight w:val="141"/>
        </w:trPr>
        <w:tc>
          <w:tcPr>
            <w:tcW w:w="675" w:type="dxa"/>
            <w:tcBorders>
              <w:bottom w:val="single" w:sz="4" w:space="0" w:color="auto"/>
            </w:tcBorders>
            <w:shd w:val="clear" w:color="auto" w:fill="auto"/>
          </w:tcPr>
          <w:p w14:paraId="5FEE05FA"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4968346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3DAEC1BC"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744B283A"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02533E9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E951B1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493C50D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0674E255" w14:textId="77777777" w:rsidTr="00744151">
        <w:trPr>
          <w:trHeight w:val="141"/>
        </w:trPr>
        <w:tc>
          <w:tcPr>
            <w:tcW w:w="675" w:type="dxa"/>
            <w:tcBorders>
              <w:bottom w:val="single" w:sz="4" w:space="0" w:color="auto"/>
            </w:tcBorders>
            <w:shd w:val="clear" w:color="auto" w:fill="00FF00"/>
          </w:tcPr>
          <w:p w14:paraId="3EB80EBF"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61A9C57"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35EC7F1C"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4CD53647"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2A902B38"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77D6CC9F"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2004E5D2" w14:textId="77777777" w:rsidTr="00744151">
        <w:trPr>
          <w:trHeight w:val="141"/>
        </w:trPr>
        <w:tc>
          <w:tcPr>
            <w:tcW w:w="675" w:type="dxa"/>
            <w:shd w:val="clear" w:color="auto" w:fill="00FFFF"/>
          </w:tcPr>
          <w:p w14:paraId="4D1B800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330AE89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448948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1ABCB65"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16A6C712"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72FCE2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2927EAA" w14:textId="77777777" w:rsidTr="00744151">
        <w:trPr>
          <w:trHeight w:val="141"/>
        </w:trPr>
        <w:tc>
          <w:tcPr>
            <w:tcW w:w="675" w:type="dxa"/>
            <w:shd w:val="clear" w:color="auto" w:fill="00FFFF"/>
          </w:tcPr>
          <w:p w14:paraId="76F1647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5A8AF8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363B19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2A0502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B30F7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30980206"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2E05F0" w14:textId="77777777" w:rsidTr="00744151">
        <w:trPr>
          <w:trHeight w:val="141"/>
        </w:trPr>
        <w:tc>
          <w:tcPr>
            <w:tcW w:w="675" w:type="dxa"/>
            <w:tcBorders>
              <w:bottom w:val="single" w:sz="4" w:space="0" w:color="auto"/>
            </w:tcBorders>
            <w:shd w:val="clear" w:color="auto" w:fill="808080"/>
          </w:tcPr>
          <w:p w14:paraId="59121B7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6B4B10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7CF7F24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F1618A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DBCCB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6EE76C2E"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20ED8A50" w14:textId="77777777" w:rsidTr="00744151">
        <w:trPr>
          <w:trHeight w:val="141"/>
        </w:trPr>
        <w:tc>
          <w:tcPr>
            <w:tcW w:w="675" w:type="dxa"/>
            <w:tcBorders>
              <w:bottom w:val="single" w:sz="4" w:space="0" w:color="auto"/>
            </w:tcBorders>
            <w:shd w:val="clear" w:color="auto" w:fill="C0C0C0"/>
          </w:tcPr>
          <w:p w14:paraId="63A6B14F"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0CED1DD6"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7F9E511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7798C71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3B1B06B0"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16DC6A7A"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3D041515" w14:textId="77777777" w:rsidTr="00744151">
        <w:trPr>
          <w:trHeight w:val="141"/>
        </w:trPr>
        <w:tc>
          <w:tcPr>
            <w:tcW w:w="675" w:type="dxa"/>
            <w:tcBorders>
              <w:bottom w:val="single" w:sz="4" w:space="0" w:color="auto"/>
            </w:tcBorders>
            <w:shd w:val="clear" w:color="auto" w:fill="FF0000"/>
          </w:tcPr>
          <w:p w14:paraId="53DFD72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4D4F01C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6B04627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224194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8F8E064"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0EC52AB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67A304B" w14:textId="77777777" w:rsidTr="00744151">
        <w:trPr>
          <w:trHeight w:val="141"/>
        </w:trPr>
        <w:tc>
          <w:tcPr>
            <w:tcW w:w="675" w:type="dxa"/>
            <w:tcBorders>
              <w:bottom w:val="single" w:sz="4" w:space="0" w:color="auto"/>
            </w:tcBorders>
            <w:shd w:val="clear" w:color="auto" w:fill="FF9900"/>
          </w:tcPr>
          <w:p w14:paraId="60A98A5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32DF36A"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4E01D5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4D2B22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2086AE4"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07F96A9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1F71FC8" w14:textId="77777777" w:rsidTr="00744151">
        <w:trPr>
          <w:trHeight w:val="141"/>
        </w:trPr>
        <w:tc>
          <w:tcPr>
            <w:tcW w:w="675" w:type="dxa"/>
            <w:tcBorders>
              <w:bottom w:val="single" w:sz="4" w:space="0" w:color="auto"/>
            </w:tcBorders>
            <w:shd w:val="clear" w:color="auto" w:fill="FFFF00"/>
          </w:tcPr>
          <w:p w14:paraId="189B6B2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1D69F8E8"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057E91E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63B133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200DA507"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4680B04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C725698"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08B17E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076A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756D1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E6E591"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301E03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A027C96"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4967F6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970BF5E"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56A2AD4"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F9CAE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E9C920"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D595D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E2EC78" w14:textId="77777777" w:rsidR="006F221F" w:rsidRPr="001E1D1F" w:rsidRDefault="006F221F" w:rsidP="00744151">
            <w:pPr>
              <w:spacing w:after="0" w:line="240" w:lineRule="auto"/>
              <w:rPr>
                <w:rFonts w:eastAsia="Arial Unicode MS" w:cs="Arial"/>
                <w:szCs w:val="18"/>
                <w:lang w:eastAsia="ar-SA"/>
              </w:rPr>
            </w:pPr>
          </w:p>
        </w:tc>
      </w:tr>
    </w:tbl>
    <w:p w14:paraId="2CA1602A" w14:textId="77777777" w:rsidR="00345EA9" w:rsidRPr="00F45489" w:rsidRDefault="00345EA9" w:rsidP="00345EA9">
      <w:pPr>
        <w:suppressAutoHyphens/>
        <w:spacing w:after="0" w:line="240" w:lineRule="auto"/>
        <w:rPr>
          <w:rFonts w:eastAsia="Arial Unicode MS" w:cs="Arial"/>
          <w:szCs w:val="18"/>
          <w:lang w:eastAsia="ar-SA"/>
        </w:rPr>
      </w:pPr>
    </w:p>
    <w:p w14:paraId="45F30060" w14:textId="77777777" w:rsidR="00291CC5" w:rsidRPr="00F45489" w:rsidRDefault="00291CC5" w:rsidP="00291CC5">
      <w:pPr>
        <w:suppressAutoHyphens/>
        <w:spacing w:after="0" w:line="240" w:lineRule="auto"/>
        <w:rPr>
          <w:rFonts w:eastAsia="Arial Unicode MS" w:cs="Arial"/>
          <w:szCs w:val="18"/>
          <w:lang w:eastAsia="ar-SA"/>
        </w:rPr>
      </w:pPr>
    </w:p>
    <w:tbl>
      <w:tblPr>
        <w:tblW w:w="14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98"/>
        <w:gridCol w:w="1918"/>
        <w:gridCol w:w="132"/>
        <w:gridCol w:w="2289"/>
        <w:gridCol w:w="169"/>
        <w:gridCol w:w="4278"/>
        <w:gridCol w:w="131"/>
        <w:gridCol w:w="132"/>
        <w:gridCol w:w="1673"/>
        <w:gridCol w:w="72"/>
        <w:gridCol w:w="413"/>
        <w:gridCol w:w="1294"/>
        <w:gridCol w:w="1300"/>
      </w:tblGrid>
      <w:tr w:rsidR="009C07FC" w:rsidRPr="00B04844" w14:paraId="53B9F364" w14:textId="77777777" w:rsidTr="00566480">
        <w:trPr>
          <w:trHeight w:val="141"/>
        </w:trPr>
        <w:tc>
          <w:tcPr>
            <w:tcW w:w="14499" w:type="dxa"/>
            <w:gridSpan w:val="13"/>
            <w:shd w:val="clear" w:color="auto" w:fill="F2F2F2"/>
          </w:tcPr>
          <w:p w14:paraId="166249E7"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3C948DF5" w14:textId="77777777" w:rsidTr="00566480">
        <w:trPr>
          <w:trHeight w:val="141"/>
        </w:trPr>
        <w:tc>
          <w:tcPr>
            <w:tcW w:w="14499" w:type="dxa"/>
            <w:gridSpan w:val="13"/>
            <w:shd w:val="clear" w:color="auto" w:fill="auto"/>
          </w:tcPr>
          <w:p w14:paraId="1FBB2051" w14:textId="77777777" w:rsidR="00DD6882" w:rsidRPr="00F45489" w:rsidRDefault="00DD6882" w:rsidP="00E01737">
            <w:pPr>
              <w:suppressAutoHyphens/>
              <w:spacing w:after="0" w:line="240" w:lineRule="auto"/>
              <w:rPr>
                <w:rFonts w:eastAsia="Arial Unicode MS" w:cs="Arial"/>
                <w:szCs w:val="18"/>
                <w:lang w:eastAsia="ar-SA"/>
              </w:rPr>
            </w:pPr>
          </w:p>
          <w:p w14:paraId="68D386DC"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1B55DE">
              <w:rPr>
                <w:rFonts w:eastAsia="Arial Unicode MS" w:cs="Arial"/>
                <w:szCs w:val="18"/>
                <w:lang w:eastAsia="ar-SA"/>
              </w:rPr>
              <w:t>5</w:t>
            </w:r>
            <w:r>
              <w:rPr>
                <w:rFonts w:eastAsia="Arial Unicode MS" w:cs="Arial"/>
                <w:szCs w:val="18"/>
                <w:lang w:eastAsia="ar-SA"/>
              </w:rPr>
              <w:t xml:space="preserve"> </w:t>
            </w:r>
            <w:r w:rsidR="001B55DE">
              <w:rPr>
                <w:rFonts w:eastAsia="Arial Unicode MS" w:cs="Arial"/>
                <w:szCs w:val="18"/>
                <w:lang w:eastAsia="ar-SA"/>
              </w:rPr>
              <w:t xml:space="preserve">February </w:t>
            </w:r>
            <w:r w:rsidR="009E5DB8">
              <w:rPr>
                <w:rFonts w:eastAsia="Arial Unicode MS" w:cs="Arial"/>
                <w:szCs w:val="18"/>
                <w:lang w:eastAsia="ar-SA"/>
              </w:rPr>
              <w:t>201</w:t>
            </w:r>
            <w:r w:rsidR="001B55DE">
              <w:rPr>
                <w:rFonts w:eastAsia="Arial Unicode MS" w:cs="Arial"/>
                <w:szCs w:val="18"/>
                <w:lang w:eastAsia="ar-SA"/>
              </w:rPr>
              <w:t>8</w:t>
            </w:r>
          </w:p>
          <w:p w14:paraId="15E9920C"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460283E2" w14:textId="77777777" w:rsidTr="00566480">
        <w:trPr>
          <w:trHeight w:val="141"/>
        </w:trPr>
        <w:tc>
          <w:tcPr>
            <w:tcW w:w="14499" w:type="dxa"/>
            <w:gridSpan w:val="13"/>
            <w:tcBorders>
              <w:bottom w:val="single" w:sz="4" w:space="0" w:color="auto"/>
            </w:tcBorders>
            <w:shd w:val="clear" w:color="auto" w:fill="F2F2F2"/>
          </w:tcPr>
          <w:p w14:paraId="2A16C14E"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14:paraId="1EB3F09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698A57EE" w14:textId="77777777" w:rsidR="00FA1229" w:rsidRPr="00465F60" w:rsidRDefault="00FA1229" w:rsidP="00E01737">
            <w:pPr>
              <w:snapToGrid w:val="0"/>
              <w:spacing w:after="0" w:line="240" w:lineRule="auto"/>
              <w:rPr>
                <w:rFonts w:eastAsia="Times New Roman" w:cs="Arial"/>
                <w:szCs w:val="18"/>
                <w:lang w:eastAsia="ar-SA"/>
              </w:rPr>
            </w:pPr>
            <w:r w:rsidRPr="00465F60">
              <w:rPr>
                <w:rFonts w:eastAsia="Times New Roman" w:cs="Arial"/>
                <w:szCs w:val="18"/>
                <w:lang w:eastAsia="ar-SA"/>
              </w:rPr>
              <w:t>AGE</w:t>
            </w:r>
          </w:p>
        </w:tc>
        <w:tc>
          <w:tcPr>
            <w:tcW w:w="2050" w:type="dxa"/>
            <w:gridSpan w:val="2"/>
            <w:tcBorders>
              <w:top w:val="single" w:sz="4" w:space="0" w:color="auto"/>
              <w:left w:val="single" w:sz="4" w:space="0" w:color="auto"/>
              <w:bottom w:val="single" w:sz="4" w:space="0" w:color="auto"/>
              <w:right w:val="single" w:sz="4" w:space="0" w:color="auto"/>
            </w:tcBorders>
            <w:shd w:val="clear" w:color="auto" w:fill="00FFFF"/>
          </w:tcPr>
          <w:p w14:paraId="7B5C35B3" w14:textId="5EE88E1E" w:rsidR="00FA1229" w:rsidRPr="00465F60" w:rsidRDefault="009A7C1C" w:rsidP="00E01737">
            <w:pPr>
              <w:snapToGrid w:val="0"/>
              <w:spacing w:after="0" w:line="240" w:lineRule="auto"/>
            </w:pPr>
            <w:hyperlink r:id="rId12" w:history="1">
              <w:r w:rsidR="00DE2B83" w:rsidRPr="00F17BE7">
                <w:rPr>
                  <w:rStyle w:val="Hyperlink"/>
                  <w:rFonts w:cs="Arial"/>
                </w:rPr>
                <w:t>S1-1</w:t>
              </w:r>
              <w:r w:rsidR="001B55DE" w:rsidRPr="00F17BE7">
                <w:rPr>
                  <w:rStyle w:val="Hyperlink"/>
                  <w:rFonts w:cs="Arial"/>
                </w:rPr>
                <w:t>80</w:t>
              </w:r>
              <w:r w:rsidR="00E01737" w:rsidRPr="00F17BE7">
                <w:rPr>
                  <w:rStyle w:val="Hyperlink"/>
                  <w:rFonts w:cs="Arial"/>
                </w:rPr>
                <w:t>000</w:t>
              </w:r>
            </w:hyperlink>
          </w:p>
        </w:tc>
        <w:tc>
          <w:tcPr>
            <w:tcW w:w="2458" w:type="dxa"/>
            <w:gridSpan w:val="2"/>
            <w:tcBorders>
              <w:top w:val="single" w:sz="4" w:space="0" w:color="auto"/>
              <w:left w:val="single" w:sz="4" w:space="0" w:color="auto"/>
              <w:bottom w:val="single" w:sz="4" w:space="0" w:color="auto"/>
              <w:right w:val="single" w:sz="4" w:space="0" w:color="auto"/>
            </w:tcBorders>
            <w:shd w:val="clear" w:color="auto" w:fill="00FFFF"/>
          </w:tcPr>
          <w:p w14:paraId="1B8517FB" w14:textId="77777777" w:rsidR="00FA1229" w:rsidRPr="00465F60" w:rsidRDefault="00FA1229" w:rsidP="00E01737">
            <w:pPr>
              <w:snapToGrid w:val="0"/>
              <w:spacing w:after="0" w:line="240" w:lineRule="auto"/>
            </w:pPr>
            <w:r w:rsidRPr="00465F60">
              <w:t>SA1 Chairman</w:t>
            </w:r>
          </w:p>
        </w:tc>
        <w:tc>
          <w:tcPr>
            <w:tcW w:w="4541" w:type="dxa"/>
            <w:gridSpan w:val="3"/>
            <w:tcBorders>
              <w:top w:val="single" w:sz="4" w:space="0" w:color="auto"/>
              <w:left w:val="single" w:sz="4" w:space="0" w:color="auto"/>
              <w:bottom w:val="single" w:sz="4" w:space="0" w:color="auto"/>
              <w:right w:val="single" w:sz="4" w:space="0" w:color="auto"/>
            </w:tcBorders>
            <w:shd w:val="clear" w:color="auto" w:fill="00FFFF"/>
          </w:tcPr>
          <w:p w14:paraId="5BF5A6B6" w14:textId="77777777" w:rsidR="00FA1229" w:rsidRPr="00465F60" w:rsidRDefault="00DE2B83" w:rsidP="00E01737">
            <w:pPr>
              <w:snapToGrid w:val="0"/>
              <w:spacing w:after="0" w:line="240" w:lineRule="auto"/>
            </w:pPr>
            <w:r w:rsidRPr="00465F60">
              <w:t>Draft agenda for SA1#8</w:t>
            </w:r>
            <w:r w:rsidR="001B55DE" w:rsidRPr="00465F60">
              <w:t>1</w:t>
            </w:r>
          </w:p>
        </w:tc>
        <w:tc>
          <w:tcPr>
            <w:tcW w:w="2158" w:type="dxa"/>
            <w:gridSpan w:val="3"/>
            <w:tcBorders>
              <w:top w:val="single" w:sz="4" w:space="0" w:color="auto"/>
              <w:left w:val="single" w:sz="4" w:space="0" w:color="auto"/>
              <w:bottom w:val="single" w:sz="4" w:space="0" w:color="auto"/>
              <w:right w:val="single" w:sz="4" w:space="0" w:color="auto"/>
            </w:tcBorders>
            <w:shd w:val="clear" w:color="auto" w:fill="00FFFF"/>
          </w:tcPr>
          <w:p w14:paraId="7A098C99" w14:textId="6BD47FD7" w:rsidR="00FA1229" w:rsidRPr="00465F60" w:rsidRDefault="00465F60" w:rsidP="00E01737">
            <w:pPr>
              <w:snapToGrid w:val="0"/>
              <w:spacing w:after="0" w:line="240" w:lineRule="auto"/>
              <w:rPr>
                <w:rFonts w:eastAsia="Times New Roman" w:cs="Arial"/>
                <w:szCs w:val="18"/>
                <w:lang w:eastAsia="ar-SA"/>
              </w:rPr>
            </w:pPr>
            <w:r w:rsidRPr="00465F60">
              <w:rPr>
                <w:rFonts w:eastAsia="Times New Roman" w:cs="Arial"/>
                <w:szCs w:val="18"/>
                <w:lang w:eastAsia="ar-SA"/>
              </w:rPr>
              <w:t>Revised to S1-180001</w:t>
            </w:r>
          </w:p>
        </w:tc>
        <w:tc>
          <w:tcPr>
            <w:tcW w:w="2594" w:type="dxa"/>
            <w:gridSpan w:val="2"/>
            <w:tcBorders>
              <w:top w:val="single" w:sz="4" w:space="0" w:color="auto"/>
              <w:left w:val="single" w:sz="4" w:space="0" w:color="auto"/>
              <w:bottom w:val="single" w:sz="4" w:space="0" w:color="auto"/>
              <w:right w:val="single" w:sz="4" w:space="0" w:color="auto"/>
            </w:tcBorders>
            <w:shd w:val="clear" w:color="auto" w:fill="00FFFF"/>
          </w:tcPr>
          <w:p w14:paraId="5B63CCC8" w14:textId="77777777" w:rsidR="00FA1229" w:rsidRPr="00465F60" w:rsidRDefault="00FA1229" w:rsidP="00E01737">
            <w:pPr>
              <w:spacing w:after="0" w:line="240" w:lineRule="auto"/>
              <w:rPr>
                <w:rFonts w:eastAsia="Arial Unicode MS" w:cs="Arial"/>
                <w:szCs w:val="18"/>
                <w:lang w:eastAsia="ar-SA"/>
              </w:rPr>
            </w:pPr>
          </w:p>
        </w:tc>
      </w:tr>
      <w:tr w:rsidR="00465F60" w:rsidRPr="00A75C05" w14:paraId="34547C3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3ED879D" w14:textId="13D110D7" w:rsidR="00465F60" w:rsidRPr="00C025A7" w:rsidRDefault="00465F60" w:rsidP="00E01737">
            <w:pPr>
              <w:snapToGrid w:val="0"/>
              <w:spacing w:after="0" w:line="240" w:lineRule="auto"/>
              <w:rPr>
                <w:rFonts w:eastAsia="Times New Roman" w:cs="Arial"/>
                <w:szCs w:val="18"/>
                <w:lang w:eastAsia="ar-SA"/>
              </w:rPr>
            </w:pPr>
            <w:r w:rsidRPr="00C025A7">
              <w:rPr>
                <w:rFonts w:eastAsia="Times New Roman" w:cs="Arial"/>
                <w:szCs w:val="18"/>
                <w:lang w:eastAsia="ar-SA"/>
              </w:rPr>
              <w:t>AGE</w:t>
            </w:r>
          </w:p>
        </w:tc>
        <w:tc>
          <w:tcPr>
            <w:tcW w:w="2050" w:type="dxa"/>
            <w:gridSpan w:val="2"/>
            <w:tcBorders>
              <w:top w:val="single" w:sz="4" w:space="0" w:color="auto"/>
              <w:left w:val="single" w:sz="4" w:space="0" w:color="auto"/>
              <w:bottom w:val="single" w:sz="4" w:space="0" w:color="auto"/>
              <w:right w:val="single" w:sz="4" w:space="0" w:color="auto"/>
            </w:tcBorders>
            <w:shd w:val="clear" w:color="auto" w:fill="auto"/>
          </w:tcPr>
          <w:p w14:paraId="0A7869A1" w14:textId="1BE995D6" w:rsidR="00465F60" w:rsidRPr="00C025A7" w:rsidRDefault="009A7C1C" w:rsidP="00E01737">
            <w:pPr>
              <w:snapToGrid w:val="0"/>
              <w:spacing w:after="0" w:line="240" w:lineRule="auto"/>
            </w:pPr>
            <w:hyperlink r:id="rId13" w:history="1">
              <w:r w:rsidR="00465F60" w:rsidRPr="00F17BE7">
                <w:rPr>
                  <w:rStyle w:val="Hyperlink"/>
                  <w:rFonts w:cs="Arial"/>
                </w:rPr>
                <w:t>S1-180001</w:t>
              </w:r>
            </w:hyperlink>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487905ED" w14:textId="6344E316" w:rsidR="00465F60" w:rsidRPr="00C025A7" w:rsidRDefault="00465F60" w:rsidP="00E01737">
            <w:pPr>
              <w:snapToGrid w:val="0"/>
              <w:spacing w:after="0" w:line="240" w:lineRule="auto"/>
            </w:pPr>
            <w:r w:rsidRPr="00C025A7">
              <w:t>SA1 Chairman</w:t>
            </w: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65E53707" w14:textId="64C8AE5D" w:rsidR="00465F60" w:rsidRPr="00C025A7" w:rsidRDefault="00465F60" w:rsidP="00E01737">
            <w:pPr>
              <w:snapToGrid w:val="0"/>
              <w:spacing w:after="0" w:line="240" w:lineRule="auto"/>
            </w:pPr>
            <w:r w:rsidRPr="00C025A7">
              <w:t>Draft agenda for SA1#81</w:t>
            </w:r>
          </w:p>
        </w:tc>
        <w:tc>
          <w:tcPr>
            <w:tcW w:w="2158" w:type="dxa"/>
            <w:gridSpan w:val="3"/>
            <w:tcBorders>
              <w:top w:val="single" w:sz="4" w:space="0" w:color="auto"/>
              <w:left w:val="single" w:sz="4" w:space="0" w:color="auto"/>
              <w:bottom w:val="single" w:sz="4" w:space="0" w:color="auto"/>
              <w:right w:val="single" w:sz="4" w:space="0" w:color="auto"/>
            </w:tcBorders>
            <w:shd w:val="clear" w:color="auto" w:fill="auto"/>
          </w:tcPr>
          <w:p w14:paraId="257CF0E5" w14:textId="466DF8CC" w:rsidR="00465F60" w:rsidRPr="00C025A7" w:rsidRDefault="00465F60" w:rsidP="00E01737">
            <w:pPr>
              <w:snapToGrid w:val="0"/>
              <w:spacing w:after="0" w:line="240" w:lineRule="auto"/>
              <w:rPr>
                <w:rFonts w:eastAsia="Times New Roman" w:cs="Arial"/>
                <w:szCs w:val="18"/>
                <w:lang w:eastAsia="ar-SA"/>
              </w:rPr>
            </w:pP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tcPr>
          <w:p w14:paraId="45324381" w14:textId="282D0C7D" w:rsidR="00465F60" w:rsidRPr="00C025A7" w:rsidRDefault="00465F60" w:rsidP="00E01737">
            <w:pPr>
              <w:spacing w:after="0" w:line="240" w:lineRule="auto"/>
              <w:rPr>
                <w:rFonts w:eastAsia="Arial Unicode MS" w:cs="Arial"/>
                <w:szCs w:val="18"/>
                <w:lang w:eastAsia="ar-SA"/>
              </w:rPr>
            </w:pPr>
            <w:r w:rsidRPr="00C025A7">
              <w:rPr>
                <w:rFonts w:eastAsia="Arial Unicode MS" w:cs="Arial"/>
                <w:szCs w:val="18"/>
                <w:lang w:eastAsia="ar-SA"/>
              </w:rPr>
              <w:t>Revision of S1-180000.</w:t>
            </w:r>
          </w:p>
        </w:tc>
      </w:tr>
      <w:tr w:rsidR="00465F60" w:rsidRPr="00A75C05" w14:paraId="0E1A63C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81C35B6" w14:textId="77777777" w:rsidR="00465F60" w:rsidRPr="00465F60" w:rsidRDefault="00465F60" w:rsidP="00B114AF">
            <w:pPr>
              <w:snapToGrid w:val="0"/>
              <w:spacing w:after="0" w:line="240" w:lineRule="auto"/>
              <w:rPr>
                <w:rFonts w:eastAsia="Times New Roman" w:cs="Arial"/>
                <w:szCs w:val="18"/>
                <w:lang w:eastAsia="ar-SA"/>
              </w:rPr>
            </w:pPr>
            <w:r w:rsidRPr="00465F60">
              <w:rPr>
                <w:rFonts w:eastAsia="Times New Roman" w:cs="Arial"/>
                <w:szCs w:val="18"/>
                <w:lang w:eastAsia="ar-SA"/>
              </w:rPr>
              <w:t>Cont</w:t>
            </w:r>
          </w:p>
        </w:tc>
        <w:tc>
          <w:tcPr>
            <w:tcW w:w="2050" w:type="dxa"/>
            <w:gridSpan w:val="2"/>
            <w:tcBorders>
              <w:top w:val="single" w:sz="4" w:space="0" w:color="auto"/>
              <w:left w:val="single" w:sz="4" w:space="0" w:color="auto"/>
              <w:bottom w:val="single" w:sz="4" w:space="0" w:color="auto"/>
              <w:right w:val="single" w:sz="4" w:space="0" w:color="auto"/>
            </w:tcBorders>
            <w:shd w:val="clear" w:color="auto" w:fill="auto"/>
          </w:tcPr>
          <w:p w14:paraId="2D45629B" w14:textId="48653D77" w:rsidR="00465F60" w:rsidRPr="00465F60" w:rsidRDefault="009A7C1C" w:rsidP="00B114AF">
            <w:pPr>
              <w:snapToGrid w:val="0"/>
              <w:spacing w:after="0" w:line="240" w:lineRule="auto"/>
            </w:pPr>
            <w:hyperlink r:id="rId14" w:history="1">
              <w:r w:rsidR="00465F60" w:rsidRPr="00F17BE7">
                <w:rPr>
                  <w:rStyle w:val="Hyperlink"/>
                  <w:rFonts w:cs="Arial"/>
                </w:rPr>
                <w:t>S1-18</w:t>
              </w:r>
              <w:r w:rsidR="00F17BE7" w:rsidRPr="00F17BE7">
                <w:rPr>
                  <w:rStyle w:val="Hyperlink"/>
                  <w:rFonts w:cs="Arial"/>
                </w:rPr>
                <w:t>0223</w:t>
              </w:r>
            </w:hyperlink>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59E4A5D4" w14:textId="77777777" w:rsidR="00465F60" w:rsidRPr="00465F60" w:rsidRDefault="00465F60" w:rsidP="00B114AF">
            <w:pPr>
              <w:snapToGrid w:val="0"/>
              <w:spacing w:after="0" w:line="240" w:lineRule="auto"/>
            </w:pPr>
            <w:r w:rsidRPr="00465F60">
              <w:t>SA1</w:t>
            </w: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33BAA7D5" w14:textId="77777777" w:rsidR="00465F60" w:rsidRPr="00465F60" w:rsidRDefault="00465F60" w:rsidP="00B114AF">
            <w:pPr>
              <w:snapToGrid w:val="0"/>
              <w:spacing w:after="0" w:line="240" w:lineRule="auto"/>
            </w:pPr>
            <w:r w:rsidRPr="00465F60">
              <w:t>Preparation for Joint SA1/SA4 session</w:t>
            </w:r>
          </w:p>
        </w:tc>
        <w:tc>
          <w:tcPr>
            <w:tcW w:w="2158" w:type="dxa"/>
            <w:gridSpan w:val="3"/>
            <w:tcBorders>
              <w:top w:val="single" w:sz="4" w:space="0" w:color="auto"/>
              <w:left w:val="single" w:sz="4" w:space="0" w:color="auto"/>
              <w:bottom w:val="single" w:sz="4" w:space="0" w:color="auto"/>
              <w:right w:val="single" w:sz="4" w:space="0" w:color="auto"/>
            </w:tcBorders>
            <w:shd w:val="clear" w:color="auto" w:fill="auto"/>
          </w:tcPr>
          <w:p w14:paraId="1AC56CD9" w14:textId="740010B0" w:rsidR="00465F60" w:rsidRPr="00465F60" w:rsidRDefault="00465F60" w:rsidP="00B114AF">
            <w:pPr>
              <w:snapToGrid w:val="0"/>
              <w:spacing w:after="0" w:line="240" w:lineRule="auto"/>
              <w:rPr>
                <w:rFonts w:eastAsia="Times New Roman" w:cs="Arial"/>
                <w:szCs w:val="18"/>
                <w:lang w:eastAsia="ar-SA"/>
              </w:rPr>
            </w:pP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tcPr>
          <w:p w14:paraId="22ED8BD6" w14:textId="77777777" w:rsidR="00465F60" w:rsidRPr="00465F60" w:rsidRDefault="00465F60" w:rsidP="00B114AF">
            <w:pPr>
              <w:spacing w:after="0" w:line="240" w:lineRule="auto"/>
              <w:rPr>
                <w:rFonts w:eastAsia="Arial Unicode MS" w:cs="Arial"/>
                <w:szCs w:val="18"/>
                <w:lang w:eastAsia="ar-SA"/>
              </w:rPr>
            </w:pPr>
          </w:p>
        </w:tc>
      </w:tr>
      <w:tr w:rsidR="007D7FE3" w:rsidRPr="00B04844" w14:paraId="43A32687" w14:textId="77777777" w:rsidTr="00566480">
        <w:trPr>
          <w:trHeight w:val="141"/>
        </w:trPr>
        <w:tc>
          <w:tcPr>
            <w:tcW w:w="14499" w:type="dxa"/>
            <w:gridSpan w:val="13"/>
            <w:shd w:val="clear" w:color="auto" w:fill="F2F2F2"/>
          </w:tcPr>
          <w:p w14:paraId="7821CC2F" w14:textId="58B45471"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3D7AE397" w14:textId="77777777" w:rsidTr="004309FB">
        <w:trPr>
          <w:trHeight w:val="141"/>
        </w:trPr>
        <w:tc>
          <w:tcPr>
            <w:tcW w:w="5037" w:type="dxa"/>
            <w:gridSpan w:val="4"/>
            <w:shd w:val="clear" w:color="auto" w:fill="FFFFFF"/>
          </w:tcPr>
          <w:p w14:paraId="6509E1D5" w14:textId="77777777" w:rsidR="007D7FE3" w:rsidRPr="00F45489" w:rsidRDefault="007D7FE3" w:rsidP="0082570C">
            <w:pPr>
              <w:suppressAutoHyphens/>
              <w:spacing w:after="0" w:line="240" w:lineRule="auto"/>
              <w:rPr>
                <w:rFonts w:eastAsia="Arial Unicode MS" w:cs="Arial"/>
                <w:szCs w:val="18"/>
                <w:lang w:eastAsia="ar-SA"/>
              </w:rPr>
            </w:pPr>
          </w:p>
        </w:tc>
        <w:tc>
          <w:tcPr>
            <w:tcW w:w="8162" w:type="dxa"/>
            <w:gridSpan w:val="8"/>
            <w:shd w:val="clear" w:color="auto" w:fill="FBD4B4"/>
          </w:tcPr>
          <w:p w14:paraId="47298B95" w14:textId="77777777" w:rsidR="007D7FE3" w:rsidRPr="00F45489" w:rsidRDefault="007D7FE3" w:rsidP="0082570C">
            <w:pPr>
              <w:suppressAutoHyphens/>
              <w:spacing w:after="0" w:line="240" w:lineRule="auto"/>
              <w:rPr>
                <w:rFonts w:eastAsia="Arial Unicode MS" w:cs="Arial"/>
                <w:szCs w:val="18"/>
                <w:lang w:eastAsia="ar-SA"/>
              </w:rPr>
            </w:pPr>
          </w:p>
          <w:p w14:paraId="1FDCBFD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72B8D72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3823B00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4C254F9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4E6C2E06" w14:textId="77777777" w:rsidR="007D7FE3" w:rsidRPr="00F45489" w:rsidRDefault="007D7FE3" w:rsidP="0082570C">
            <w:pPr>
              <w:suppressAutoHyphens/>
              <w:spacing w:after="0" w:line="240" w:lineRule="auto"/>
              <w:rPr>
                <w:rFonts w:eastAsia="Arial Unicode MS" w:cs="Arial"/>
                <w:szCs w:val="18"/>
                <w:lang w:eastAsia="ar-SA"/>
              </w:rPr>
            </w:pPr>
          </w:p>
        </w:tc>
        <w:tc>
          <w:tcPr>
            <w:tcW w:w="1300" w:type="dxa"/>
            <w:shd w:val="clear" w:color="auto" w:fill="FFFFFF"/>
          </w:tcPr>
          <w:p w14:paraId="272E7CEA"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327AB014" w14:textId="77777777" w:rsidTr="004309FB">
        <w:trPr>
          <w:trHeight w:val="141"/>
        </w:trPr>
        <w:tc>
          <w:tcPr>
            <w:tcW w:w="5037" w:type="dxa"/>
            <w:gridSpan w:val="4"/>
            <w:shd w:val="clear" w:color="auto" w:fill="FFFFFF"/>
          </w:tcPr>
          <w:p w14:paraId="2E79F5BE" w14:textId="77777777" w:rsidR="007D7FE3" w:rsidRPr="00F45489" w:rsidRDefault="007D7FE3" w:rsidP="0062581F">
            <w:pPr>
              <w:suppressAutoHyphens/>
              <w:spacing w:after="0" w:line="240" w:lineRule="auto"/>
              <w:rPr>
                <w:rFonts w:eastAsia="Arial Unicode MS" w:cs="Arial"/>
                <w:szCs w:val="18"/>
                <w:lang w:eastAsia="ar-SA"/>
              </w:rPr>
            </w:pPr>
          </w:p>
        </w:tc>
        <w:tc>
          <w:tcPr>
            <w:tcW w:w="8162" w:type="dxa"/>
            <w:gridSpan w:val="8"/>
            <w:shd w:val="clear" w:color="auto" w:fill="FBD4B4"/>
          </w:tcPr>
          <w:p w14:paraId="17D5445B" w14:textId="77777777" w:rsidR="007D7FE3" w:rsidRPr="00F45489" w:rsidRDefault="007D7FE3" w:rsidP="0062581F">
            <w:pPr>
              <w:suppressAutoHyphens/>
              <w:spacing w:after="0" w:line="240" w:lineRule="auto"/>
              <w:rPr>
                <w:rFonts w:eastAsia="Arial Unicode MS" w:cs="Arial"/>
                <w:szCs w:val="18"/>
                <w:lang w:eastAsia="ar-SA"/>
              </w:rPr>
            </w:pPr>
          </w:p>
          <w:p w14:paraId="6BAC11BA"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330EF07" w14:textId="77777777" w:rsidR="007D7FE3" w:rsidRPr="005E2B2B" w:rsidRDefault="007D7FE3" w:rsidP="005E2B2B">
            <w:pPr>
              <w:suppressAutoHyphens/>
              <w:spacing w:after="0" w:line="240" w:lineRule="auto"/>
              <w:rPr>
                <w:rFonts w:eastAsia="Arial Unicode MS" w:cs="Arial"/>
                <w:szCs w:val="18"/>
                <w:lang w:eastAsia="ar-SA"/>
              </w:rPr>
            </w:pPr>
          </w:p>
          <w:p w14:paraId="474EAD18"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30534B7C" w14:textId="77777777" w:rsidR="007D7FE3" w:rsidRPr="005E2B2B" w:rsidRDefault="007D7FE3" w:rsidP="005E2B2B">
            <w:pPr>
              <w:suppressAutoHyphens/>
              <w:spacing w:after="0" w:line="240" w:lineRule="auto"/>
              <w:rPr>
                <w:rFonts w:eastAsia="Arial Unicode MS" w:cs="Arial"/>
                <w:szCs w:val="18"/>
                <w:lang w:eastAsia="ar-SA"/>
              </w:rPr>
            </w:pPr>
          </w:p>
          <w:p w14:paraId="06839EC1"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026E0944" w14:textId="77777777" w:rsidR="007D7FE3" w:rsidRPr="00F45489" w:rsidRDefault="007D7FE3" w:rsidP="0062581F">
            <w:pPr>
              <w:suppressAutoHyphens/>
              <w:spacing w:after="0" w:line="240" w:lineRule="auto"/>
              <w:rPr>
                <w:rFonts w:eastAsia="Arial Unicode MS" w:cs="Arial"/>
                <w:szCs w:val="18"/>
                <w:lang w:eastAsia="ar-SA"/>
              </w:rPr>
            </w:pPr>
          </w:p>
        </w:tc>
        <w:tc>
          <w:tcPr>
            <w:tcW w:w="1300" w:type="dxa"/>
            <w:shd w:val="clear" w:color="auto" w:fill="FFFFFF"/>
          </w:tcPr>
          <w:p w14:paraId="52661D31"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02515A" w14:textId="77777777" w:rsidTr="00566480">
        <w:trPr>
          <w:trHeight w:val="141"/>
        </w:trPr>
        <w:tc>
          <w:tcPr>
            <w:tcW w:w="14499" w:type="dxa"/>
            <w:gridSpan w:val="13"/>
            <w:tcBorders>
              <w:bottom w:val="single" w:sz="4" w:space="0" w:color="auto"/>
            </w:tcBorders>
            <w:shd w:val="clear" w:color="auto" w:fill="F2F2F2"/>
          </w:tcPr>
          <w:p w14:paraId="27C1C07D" w14:textId="0C3A5DC1"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00DCE8C4" w14:textId="77777777" w:rsidTr="00566480">
        <w:trPr>
          <w:trHeight w:val="141"/>
        </w:trPr>
        <w:tc>
          <w:tcPr>
            <w:tcW w:w="14499" w:type="dxa"/>
            <w:gridSpan w:val="13"/>
            <w:tcBorders>
              <w:bottom w:val="single" w:sz="4" w:space="0" w:color="auto"/>
            </w:tcBorders>
            <w:shd w:val="clear" w:color="auto" w:fill="auto"/>
          </w:tcPr>
          <w:p w14:paraId="26F7D0A6" w14:textId="77777777" w:rsidR="007D7FE3" w:rsidRPr="00F45489" w:rsidRDefault="007D7FE3" w:rsidP="0082570C">
            <w:pPr>
              <w:suppressAutoHyphens/>
              <w:spacing w:after="0" w:line="240" w:lineRule="auto"/>
              <w:rPr>
                <w:rFonts w:eastAsia="Arial Unicode MS" w:cs="Arial"/>
                <w:szCs w:val="18"/>
                <w:lang w:eastAsia="ar-SA"/>
              </w:rPr>
            </w:pPr>
          </w:p>
          <w:p w14:paraId="0C0C39D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C129B4E"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170188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5DA4A1F"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25A5378" w14:textId="77777777" w:rsidR="00CD23C4" w:rsidRPr="00A75C05" w:rsidRDefault="00CD23C4" w:rsidP="00E01737">
            <w:pPr>
              <w:snapToGrid w:val="0"/>
              <w:spacing w:after="0" w:line="240" w:lineRule="auto"/>
            </w:pPr>
            <w:r w:rsidRPr="00D568E5">
              <w:rPr>
                <w:rFonts w:cs="Arial"/>
              </w:rPr>
              <w:t>S1-</w:t>
            </w:r>
            <w:r w:rsidR="00DE2B83">
              <w:rPr>
                <w:rFonts w:cs="Arial"/>
              </w:rPr>
              <w:t>1</w:t>
            </w:r>
            <w:r w:rsidR="001B55DE">
              <w:rPr>
                <w:rFonts w:cs="Arial"/>
              </w:rPr>
              <w:t>80</w:t>
            </w:r>
            <w:r w:rsidRPr="00D568E5">
              <w:rPr>
                <w:rFonts w:cs="Arial"/>
              </w:rPr>
              <w:t>004</w:t>
            </w:r>
          </w:p>
        </w:tc>
        <w:tc>
          <w:tcPr>
            <w:tcW w:w="2590" w:type="dxa"/>
            <w:gridSpan w:val="3"/>
            <w:tcBorders>
              <w:top w:val="single" w:sz="4" w:space="0" w:color="auto"/>
              <w:left w:val="single" w:sz="4" w:space="0" w:color="auto"/>
              <w:bottom w:val="single" w:sz="4" w:space="0" w:color="auto"/>
              <w:right w:val="single" w:sz="4" w:space="0" w:color="auto"/>
            </w:tcBorders>
            <w:shd w:val="clear" w:color="auto" w:fill="auto"/>
          </w:tcPr>
          <w:p w14:paraId="2E40D71F" w14:textId="77777777" w:rsidR="00CD23C4" w:rsidRPr="00A75C05" w:rsidRDefault="00CD23C4" w:rsidP="00E01737">
            <w:pPr>
              <w:snapToGrid w:val="0"/>
              <w:spacing w:after="0" w:line="240" w:lineRule="auto"/>
            </w:pPr>
            <w:r>
              <w:t>ETSI</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08898067" w14:textId="77777777" w:rsidR="00CD23C4" w:rsidRPr="00A75C05" w:rsidRDefault="004070E3" w:rsidP="00E01737">
            <w:pPr>
              <w:snapToGrid w:val="0"/>
              <w:spacing w:after="0" w:line="240" w:lineRule="auto"/>
            </w:pPr>
            <w:r>
              <w:t>Draft minutes of SA1#</w:t>
            </w:r>
            <w:r w:rsidR="001B55DE">
              <w:t>80</w:t>
            </w:r>
          </w:p>
        </w:tc>
        <w:tc>
          <w:tcPr>
            <w:tcW w:w="2008" w:type="dxa"/>
            <w:gridSpan w:val="4"/>
            <w:tcBorders>
              <w:top w:val="single" w:sz="4" w:space="0" w:color="auto"/>
              <w:left w:val="single" w:sz="4" w:space="0" w:color="auto"/>
              <w:bottom w:val="single" w:sz="4" w:space="0" w:color="auto"/>
              <w:right w:val="single" w:sz="4" w:space="0" w:color="auto"/>
            </w:tcBorders>
            <w:shd w:val="clear" w:color="auto" w:fill="auto"/>
          </w:tcPr>
          <w:p w14:paraId="1E0FB57A" w14:textId="77777777" w:rsidR="00CD23C4" w:rsidRPr="00A75C05" w:rsidRDefault="00CD23C4" w:rsidP="00E01737">
            <w:pPr>
              <w:snapToGrid w:val="0"/>
              <w:spacing w:after="0" w:line="240" w:lineRule="auto"/>
              <w:rPr>
                <w:rFonts w:eastAsia="Times New Roman" w:cs="Arial"/>
                <w:szCs w:val="18"/>
                <w:lang w:eastAsia="ar-SA"/>
              </w:rPr>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5BB1DCCA"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2893122B" w14:textId="77777777" w:rsidTr="00566480">
        <w:trPr>
          <w:trHeight w:val="141"/>
        </w:trPr>
        <w:tc>
          <w:tcPr>
            <w:tcW w:w="14499" w:type="dxa"/>
            <w:gridSpan w:val="13"/>
            <w:tcBorders>
              <w:bottom w:val="single" w:sz="4" w:space="0" w:color="auto"/>
            </w:tcBorders>
            <w:shd w:val="clear" w:color="auto" w:fill="F2F2F2"/>
          </w:tcPr>
          <w:p w14:paraId="546B045C" w14:textId="5E7FB331"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6CCE1DE4" w14:textId="77777777" w:rsidTr="00566480">
        <w:trPr>
          <w:trHeight w:val="141"/>
        </w:trPr>
        <w:tc>
          <w:tcPr>
            <w:tcW w:w="14499" w:type="dxa"/>
            <w:gridSpan w:val="13"/>
            <w:shd w:val="clear" w:color="auto" w:fill="auto"/>
          </w:tcPr>
          <w:p w14:paraId="2D2CBFCF" w14:textId="77777777" w:rsidR="00204FA9" w:rsidRPr="00F45489" w:rsidRDefault="00204FA9" w:rsidP="0082570C">
            <w:pPr>
              <w:suppressAutoHyphens/>
              <w:spacing w:after="0" w:line="240" w:lineRule="auto"/>
              <w:rPr>
                <w:rFonts w:eastAsia="Arial Unicode MS" w:cs="Arial"/>
                <w:szCs w:val="18"/>
                <w:lang w:eastAsia="ar-SA"/>
              </w:rPr>
            </w:pPr>
          </w:p>
          <w:p w14:paraId="28C726EA"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7B2CBA1E" w14:textId="77777777" w:rsidR="00204FA9" w:rsidRDefault="00204FA9" w:rsidP="0082570C">
            <w:pPr>
              <w:suppressAutoHyphens/>
              <w:spacing w:after="0" w:line="240" w:lineRule="auto"/>
              <w:rPr>
                <w:rFonts w:eastAsia="Arial Unicode MS" w:cs="Arial"/>
                <w:szCs w:val="18"/>
                <w:lang w:eastAsia="ar-SA"/>
              </w:rPr>
            </w:pPr>
          </w:p>
          <w:p w14:paraId="7DED0C4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09FDEC79"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6D65933B"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34720F74" w14:textId="77777777" w:rsidTr="00566480">
        <w:trPr>
          <w:trHeight w:val="141"/>
        </w:trPr>
        <w:tc>
          <w:tcPr>
            <w:tcW w:w="14499" w:type="dxa"/>
            <w:gridSpan w:val="13"/>
            <w:tcBorders>
              <w:bottom w:val="single" w:sz="4" w:space="0" w:color="auto"/>
            </w:tcBorders>
            <w:shd w:val="clear" w:color="auto" w:fill="F2F2F2"/>
          </w:tcPr>
          <w:p w14:paraId="3A5D9D8D"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0BE13A9D" w14:textId="77777777" w:rsidTr="00566480">
        <w:trPr>
          <w:trHeight w:val="141"/>
        </w:trPr>
        <w:tc>
          <w:tcPr>
            <w:tcW w:w="14499" w:type="dxa"/>
            <w:gridSpan w:val="13"/>
            <w:shd w:val="clear" w:color="auto" w:fill="auto"/>
          </w:tcPr>
          <w:p w14:paraId="16C797D4" w14:textId="77777777" w:rsidR="00204FA9" w:rsidRPr="00F45489" w:rsidRDefault="00204FA9" w:rsidP="0062581F">
            <w:pPr>
              <w:suppressAutoHyphens/>
              <w:spacing w:after="0" w:line="240" w:lineRule="auto"/>
              <w:rPr>
                <w:rFonts w:eastAsia="Arial Unicode MS" w:cs="Arial"/>
                <w:szCs w:val="18"/>
                <w:lang w:eastAsia="ar-SA"/>
              </w:rPr>
            </w:pPr>
          </w:p>
          <w:p w14:paraId="02186CD2"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7E136EBB" w14:textId="77777777" w:rsidR="00204FA9" w:rsidRDefault="00204FA9" w:rsidP="0062581F">
            <w:pPr>
              <w:suppressAutoHyphens/>
              <w:spacing w:after="0" w:line="240" w:lineRule="auto"/>
              <w:rPr>
                <w:rFonts w:eastAsia="Arial Unicode MS" w:cs="Arial"/>
                <w:szCs w:val="18"/>
                <w:lang w:eastAsia="ar-SA"/>
              </w:rPr>
            </w:pPr>
          </w:p>
          <w:p w14:paraId="4A8BEFDA"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757D4899" w14:textId="77777777" w:rsidR="00204FA9" w:rsidRDefault="00204FA9" w:rsidP="0062581F">
            <w:pPr>
              <w:suppressAutoHyphens/>
              <w:spacing w:after="0" w:line="240" w:lineRule="auto"/>
              <w:rPr>
                <w:rFonts w:eastAsia="Arial Unicode MS" w:cs="Arial"/>
                <w:szCs w:val="18"/>
                <w:lang w:eastAsia="ar-SA"/>
              </w:rPr>
            </w:pPr>
          </w:p>
          <w:p w14:paraId="6256FD95"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3E4B1B77" w14:textId="77777777" w:rsidR="00204FA9" w:rsidRDefault="00204FA9" w:rsidP="0062581F">
            <w:pPr>
              <w:suppressAutoHyphens/>
              <w:spacing w:after="0" w:line="240" w:lineRule="auto"/>
              <w:rPr>
                <w:rFonts w:eastAsia="Arial Unicode MS" w:cs="Arial"/>
                <w:szCs w:val="18"/>
                <w:lang w:eastAsia="ar-SA"/>
              </w:rPr>
            </w:pPr>
          </w:p>
          <w:p w14:paraId="6269720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02477F09"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3A461DFB" w14:textId="77777777" w:rsidTr="00566480">
        <w:trPr>
          <w:trHeight w:val="141"/>
        </w:trPr>
        <w:tc>
          <w:tcPr>
            <w:tcW w:w="14499" w:type="dxa"/>
            <w:gridSpan w:val="13"/>
            <w:shd w:val="clear" w:color="auto" w:fill="F2F2F2"/>
          </w:tcPr>
          <w:p w14:paraId="5A92514F"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25694595" w14:textId="77777777" w:rsidTr="00566480">
        <w:trPr>
          <w:trHeight w:val="141"/>
        </w:trPr>
        <w:tc>
          <w:tcPr>
            <w:tcW w:w="14499" w:type="dxa"/>
            <w:gridSpan w:val="13"/>
            <w:shd w:val="clear" w:color="auto" w:fill="auto"/>
          </w:tcPr>
          <w:p w14:paraId="2EF8EC05" w14:textId="77777777" w:rsidR="00204FA9" w:rsidRPr="00F45489" w:rsidRDefault="00204FA9" w:rsidP="0082570C">
            <w:pPr>
              <w:suppressAutoHyphens/>
              <w:spacing w:after="0" w:line="240" w:lineRule="auto"/>
              <w:rPr>
                <w:rFonts w:eastAsia="Arial Unicode MS" w:cs="Arial"/>
                <w:szCs w:val="18"/>
                <w:lang w:eastAsia="ar-SA"/>
              </w:rPr>
            </w:pPr>
          </w:p>
          <w:p w14:paraId="1E833A62"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2B638EC7"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3D519A8A" w14:textId="77777777" w:rsidTr="00566480">
        <w:trPr>
          <w:trHeight w:val="141"/>
        </w:trPr>
        <w:tc>
          <w:tcPr>
            <w:tcW w:w="14499" w:type="dxa"/>
            <w:gridSpan w:val="13"/>
            <w:shd w:val="clear" w:color="auto" w:fill="F2F2F2"/>
          </w:tcPr>
          <w:p w14:paraId="529F1E13"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14:paraId="6CDD648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EA27F97"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B05AD6E" w14:textId="4370025D" w:rsidR="0078661F" w:rsidRPr="00A75C05" w:rsidRDefault="009A7C1C" w:rsidP="00CA66B2">
            <w:pPr>
              <w:snapToGrid w:val="0"/>
              <w:spacing w:after="0" w:line="240" w:lineRule="auto"/>
            </w:pPr>
            <w:hyperlink r:id="rId19" w:history="1">
              <w:r w:rsidR="0078661F" w:rsidRPr="00001F24">
                <w:rPr>
                  <w:rStyle w:val="Hyperlink"/>
                  <w:rFonts w:cs="Arial"/>
                </w:rPr>
                <w:t>S1-</w:t>
              </w:r>
              <w:r w:rsidR="00DE2B83" w:rsidRPr="00001F24">
                <w:rPr>
                  <w:rStyle w:val="Hyperlink"/>
                  <w:rFonts w:cs="Arial"/>
                </w:rPr>
                <w:t>1</w:t>
              </w:r>
              <w:r w:rsidR="001B55DE" w:rsidRPr="00001F24">
                <w:rPr>
                  <w:rStyle w:val="Hyperlink"/>
                  <w:rFonts w:cs="Arial"/>
                </w:rPr>
                <w:t>80</w:t>
              </w:r>
              <w:r w:rsidR="0078661F" w:rsidRPr="00001F24">
                <w:rPr>
                  <w:rStyle w:val="Hyperlink"/>
                  <w:rFonts w:cs="Arial"/>
                </w:rPr>
                <w:t>003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3DB2C40" w14:textId="77777777" w:rsidR="0078661F" w:rsidRPr="00A75C05" w:rsidRDefault="0078661F" w:rsidP="00CA66B2">
            <w:pPr>
              <w:snapToGrid w:val="0"/>
              <w:spacing w:after="0" w:line="240" w:lineRule="auto"/>
            </w:pPr>
            <w:r>
              <w:t>SA1 chairman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A3D848A" w14:textId="77777777" w:rsidR="0078661F" w:rsidRPr="00A75C05" w:rsidRDefault="00DE2B83" w:rsidP="00CA66B2">
            <w:pPr>
              <w:snapToGrid w:val="0"/>
              <w:spacing w:after="0" w:line="240" w:lineRule="auto"/>
            </w:pPr>
            <w:r w:rsidRPr="00DE2B83">
              <w:t>SA1-related topics at SA#7</w:t>
            </w:r>
            <w:r w:rsidR="001B55DE">
              <w:t>8</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512948C" w14:textId="77777777" w:rsidR="0078661F" w:rsidRPr="00A75C05" w:rsidRDefault="0078661F" w:rsidP="00CA66B2">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D9A6B6"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600A503" w14:textId="77777777" w:rsidTr="00566480">
        <w:trPr>
          <w:trHeight w:val="141"/>
        </w:trPr>
        <w:tc>
          <w:tcPr>
            <w:tcW w:w="14499" w:type="dxa"/>
            <w:gridSpan w:val="13"/>
            <w:tcBorders>
              <w:bottom w:val="single" w:sz="4" w:space="0" w:color="auto"/>
            </w:tcBorders>
            <w:shd w:val="clear" w:color="auto" w:fill="F2F2F2"/>
          </w:tcPr>
          <w:p w14:paraId="0465F1FA" w14:textId="3FD8872D"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1473E0" w:rsidRPr="00B04844" w14:paraId="496C3310" w14:textId="77777777" w:rsidTr="00407C78">
        <w:trPr>
          <w:trHeight w:val="293"/>
        </w:trPr>
        <w:tc>
          <w:tcPr>
            <w:tcW w:w="14499" w:type="dxa"/>
            <w:gridSpan w:val="13"/>
            <w:tcBorders>
              <w:bottom w:val="single" w:sz="4" w:space="0" w:color="auto"/>
            </w:tcBorders>
            <w:shd w:val="clear" w:color="auto" w:fill="F2F2F2"/>
          </w:tcPr>
          <w:p w14:paraId="71684D59" w14:textId="53D10D0F" w:rsidR="001473E0" w:rsidRPr="00F45489" w:rsidRDefault="001473E0"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URLLC</w:t>
            </w:r>
          </w:p>
        </w:tc>
      </w:tr>
      <w:tr w:rsidR="001473E0" w:rsidRPr="00A75C05" w14:paraId="60EB4AF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4AA902C"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E69C2F4" w14:textId="3225C82C" w:rsidR="001473E0" w:rsidRPr="00851ED5" w:rsidRDefault="009A7C1C" w:rsidP="00407C78">
            <w:pPr>
              <w:snapToGrid w:val="0"/>
              <w:spacing w:after="0" w:line="240" w:lineRule="auto"/>
              <w:rPr>
                <w:rFonts w:cs="Arial"/>
              </w:rPr>
            </w:pPr>
            <w:hyperlink r:id="rId20" w:history="1">
              <w:r w:rsidR="001473E0" w:rsidRPr="001473E0">
                <w:rPr>
                  <w:rStyle w:val="Hyperlink"/>
                  <w:rFonts w:cs="Arial"/>
                </w:rPr>
                <w:t>S1-180219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A68C264" w14:textId="77777777" w:rsidR="001473E0" w:rsidRPr="00A75C05" w:rsidRDefault="001473E0" w:rsidP="00407C78">
            <w:pPr>
              <w:snapToGrid w:val="0"/>
              <w:spacing w:after="0" w:line="240" w:lineRule="auto"/>
            </w:pPr>
            <w:r>
              <w:t>SP-171079</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FF62F32" w14:textId="77777777" w:rsidR="001473E0" w:rsidRPr="00A75C05" w:rsidRDefault="001473E0" w:rsidP="00407C78">
            <w:pPr>
              <w:snapToGrid w:val="0"/>
              <w:spacing w:after="0" w:line="240" w:lineRule="auto"/>
            </w:pPr>
            <w:r w:rsidRPr="00351570">
              <w:rPr>
                <w:rFonts w:cs="Arial"/>
                <w:bCs/>
              </w:rPr>
              <w:t>LS on URLLC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27D8C32"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5783DE5" w14:textId="77777777" w:rsidR="001473E0" w:rsidRPr="00A75C05" w:rsidRDefault="001473E0" w:rsidP="00407C78">
            <w:pPr>
              <w:spacing w:after="0" w:line="240" w:lineRule="auto"/>
              <w:rPr>
                <w:rFonts w:eastAsia="Arial Unicode MS" w:cs="Arial"/>
                <w:szCs w:val="18"/>
                <w:lang w:eastAsia="ar-SA"/>
              </w:rPr>
            </w:pPr>
          </w:p>
        </w:tc>
      </w:tr>
      <w:tr w:rsidR="001473E0" w:rsidRPr="00D2256A" w14:paraId="2EECEA0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26175EF"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F647C3" w14:textId="554AA9C0" w:rsidR="001473E0" w:rsidRPr="001473E0" w:rsidRDefault="009A7C1C" w:rsidP="00407C78">
            <w:pPr>
              <w:snapToGrid w:val="0"/>
              <w:spacing w:after="0" w:line="240" w:lineRule="auto"/>
              <w:rPr>
                <w:rFonts w:eastAsia="Times New Roman" w:cs="Arial"/>
                <w:szCs w:val="18"/>
                <w:lang w:eastAsia="ar-SA"/>
              </w:rPr>
            </w:pPr>
            <w:hyperlink r:id="rId21" w:history="1">
              <w:r w:rsidR="001473E0" w:rsidRPr="001473E0">
                <w:rPr>
                  <w:rStyle w:val="Hyperlink"/>
                  <w:rFonts w:eastAsia="Times New Roman" w:cs="Arial"/>
                  <w:szCs w:val="18"/>
                  <w:lang w:eastAsia="ar-SA"/>
                </w:rPr>
                <w:t>S1-180017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62BDA15"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B5A3418"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Release 15 alignment on the KPIs for URLLC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E8D35BD" w14:textId="77777777" w:rsidR="001473E0" w:rsidRPr="001473E0"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A537644"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Moved </w:t>
            </w:r>
            <w:r>
              <w:rPr>
                <w:rFonts w:eastAsia="Times New Roman" w:cs="Arial"/>
                <w:szCs w:val="18"/>
                <w:lang w:eastAsia="ar-SA"/>
              </w:rPr>
              <w:t>from</w:t>
            </w:r>
            <w:r w:rsidRPr="001473E0">
              <w:rPr>
                <w:rFonts w:eastAsia="Times New Roman" w:cs="Arial"/>
                <w:szCs w:val="18"/>
                <w:lang w:eastAsia="ar-SA"/>
              </w:rPr>
              <w:t xml:space="preserve"> </w:t>
            </w:r>
            <w:r>
              <w:rPr>
                <w:rFonts w:eastAsia="Times New Roman" w:cs="Arial"/>
                <w:szCs w:val="18"/>
                <w:lang w:eastAsia="ar-SA"/>
              </w:rPr>
              <w:t>5.1</w:t>
            </w:r>
          </w:p>
        </w:tc>
      </w:tr>
      <w:tr w:rsidR="001473E0" w:rsidRPr="00A75C05" w14:paraId="4A2DE06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6FAA85A"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9197F35" w14:textId="79ED3280" w:rsidR="001473E0" w:rsidRPr="00851ED5" w:rsidRDefault="009A7C1C" w:rsidP="00407C78">
            <w:pPr>
              <w:snapToGrid w:val="0"/>
              <w:spacing w:after="0" w:line="240" w:lineRule="auto"/>
              <w:rPr>
                <w:rFonts w:cs="Arial"/>
              </w:rPr>
            </w:pPr>
            <w:hyperlink r:id="rId22" w:history="1">
              <w:r w:rsidR="001473E0" w:rsidRPr="001473E0">
                <w:rPr>
                  <w:rStyle w:val="Hyperlink"/>
                  <w:rFonts w:cs="Arial"/>
                </w:rPr>
                <w:t>S1-180153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231C722" w14:textId="77777777" w:rsidR="001473E0" w:rsidRPr="00A75C05" w:rsidRDefault="001473E0" w:rsidP="00407C78">
            <w:pPr>
              <w:snapToGrid w:val="0"/>
              <w:spacing w:after="0" w:line="240" w:lineRule="auto"/>
            </w:pPr>
            <w:r>
              <w:rPr>
                <w:rFonts w:eastAsia="SimSun"/>
                <w:lang w:eastAsia="en-GB"/>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AB123A4" w14:textId="77777777" w:rsidR="001473E0" w:rsidRPr="00A75C05" w:rsidRDefault="001473E0" w:rsidP="00407C78">
            <w:pPr>
              <w:snapToGrid w:val="0"/>
              <w:spacing w:after="0" w:line="240" w:lineRule="auto"/>
            </w:pPr>
            <w:r>
              <w:rPr>
                <w:rFonts w:eastAsia="SimSun"/>
                <w:lang w:eastAsia="en-GB"/>
              </w:rPr>
              <w:t>Discussion on URLLC alignment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8B11E93"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DEEB8A0" w14:textId="77777777" w:rsidR="001473E0" w:rsidRPr="00A75C05" w:rsidRDefault="001473E0" w:rsidP="00407C78">
            <w:pPr>
              <w:spacing w:after="0" w:line="240" w:lineRule="auto"/>
              <w:rPr>
                <w:rFonts w:eastAsia="Arial Unicode MS" w:cs="Arial"/>
                <w:szCs w:val="18"/>
                <w:lang w:eastAsia="ar-SA"/>
              </w:rPr>
            </w:pPr>
          </w:p>
        </w:tc>
      </w:tr>
      <w:tr w:rsidR="001473E0" w:rsidRPr="00D2256A" w14:paraId="07579D8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5E99976"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DB12C8B" w14:textId="6B2610D3" w:rsidR="001473E0" w:rsidRPr="001473E0" w:rsidRDefault="009A7C1C" w:rsidP="00407C78">
            <w:pPr>
              <w:snapToGrid w:val="0"/>
              <w:spacing w:after="0" w:line="240" w:lineRule="auto"/>
              <w:rPr>
                <w:rFonts w:eastAsia="Times New Roman" w:cs="Arial"/>
                <w:szCs w:val="18"/>
                <w:lang w:eastAsia="ar-SA"/>
              </w:rPr>
            </w:pPr>
            <w:hyperlink r:id="rId23" w:history="1">
              <w:r w:rsidR="001473E0" w:rsidRPr="001473E0">
                <w:rPr>
                  <w:rStyle w:val="Hyperlink"/>
                  <w:rFonts w:eastAsia="Times New Roman" w:cs="Arial"/>
                  <w:szCs w:val="18"/>
                  <w:lang w:eastAsia="ar-SA"/>
                </w:rPr>
                <w:t>S1-180019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106A0D2"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6546757"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CR22.261v15.3.0: </w:t>
            </w:r>
            <w:r w:rsidRPr="001473E0">
              <w:rPr>
                <w:noProof/>
              </w:rPr>
              <w:t>Release 15 alignment on the KPIs for URLLC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F0D4049" w14:textId="191CB654" w:rsidR="001473E0" w:rsidRPr="001473E0"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A67F586"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WI code </w:t>
            </w:r>
            <w:r w:rsidRPr="001473E0">
              <w:rPr>
                <w:rFonts w:eastAsia="Times New Roman" w:cs="Arial"/>
                <w:szCs w:val="18"/>
                <w:highlight w:val="yellow"/>
                <w:lang w:eastAsia="ar-SA"/>
              </w:rPr>
              <w:t>TEI15</w:t>
            </w:r>
            <w:r w:rsidRPr="001473E0">
              <w:rPr>
                <w:rFonts w:eastAsia="Times New Roman" w:cs="Arial"/>
                <w:szCs w:val="18"/>
                <w:lang w:eastAsia="ar-SA"/>
              </w:rPr>
              <w:t xml:space="preserve"> Rel-15 CR0070R- Cat F</w:t>
            </w:r>
          </w:p>
          <w:p w14:paraId="583590D1" w14:textId="77777777" w:rsidR="001473E0" w:rsidRPr="001473E0" w:rsidRDefault="001473E0" w:rsidP="00407C78">
            <w:pPr>
              <w:snapToGrid w:val="0"/>
              <w:spacing w:after="0" w:line="240" w:lineRule="auto"/>
              <w:rPr>
                <w:rFonts w:eastAsia="Times New Roman" w:cs="Arial"/>
                <w:szCs w:val="18"/>
                <w:highlight w:val="yellow"/>
                <w:lang w:eastAsia="ar-SA"/>
              </w:rPr>
            </w:pPr>
            <w:r w:rsidRPr="001473E0">
              <w:rPr>
                <w:rFonts w:eastAsia="Times New Roman" w:cs="Arial"/>
                <w:szCs w:val="18"/>
                <w:highlight w:val="yellow"/>
                <w:lang w:eastAsia="ar-SA"/>
              </w:rPr>
              <w:t>WI code SMARTER can still be used</w:t>
            </w:r>
          </w:p>
          <w:p w14:paraId="0143210D" w14:textId="1A018EA6"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Moved from 5.1</w:t>
            </w:r>
          </w:p>
        </w:tc>
      </w:tr>
      <w:tr w:rsidR="001473E0" w:rsidRPr="00D2256A" w14:paraId="1D26900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423707"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245F2BA" w14:textId="490EEC3F" w:rsidR="001473E0" w:rsidRPr="001473E0" w:rsidRDefault="009A7C1C" w:rsidP="00407C78">
            <w:pPr>
              <w:snapToGrid w:val="0"/>
              <w:spacing w:after="0" w:line="240" w:lineRule="auto"/>
              <w:rPr>
                <w:rFonts w:eastAsia="Times New Roman" w:cs="Arial"/>
                <w:szCs w:val="18"/>
                <w:lang w:eastAsia="ar-SA"/>
              </w:rPr>
            </w:pPr>
            <w:hyperlink r:id="rId24" w:history="1">
              <w:r w:rsidR="001473E0" w:rsidRPr="001473E0">
                <w:rPr>
                  <w:rStyle w:val="Hyperlink"/>
                  <w:rFonts w:eastAsia="Times New Roman" w:cs="Arial"/>
                  <w:szCs w:val="18"/>
                  <w:lang w:eastAsia="ar-SA"/>
                </w:rPr>
                <w:t>S1-180020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07DB05F"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0E40E71"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CR22.278v15.1.0: </w:t>
            </w:r>
            <w:r w:rsidRPr="001473E0">
              <w:rPr>
                <w:noProof/>
              </w:rPr>
              <w:t>Release 15 alignment on the performance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0AEE66" w14:textId="659AD7EA" w:rsidR="001473E0" w:rsidRPr="001473E0"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668A7BB" w14:textId="77777777"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 xml:space="preserve">WI code </w:t>
            </w:r>
            <w:r w:rsidRPr="001473E0">
              <w:rPr>
                <w:rFonts w:eastAsia="Times New Roman" w:cs="Arial"/>
                <w:szCs w:val="18"/>
                <w:highlight w:val="yellow"/>
                <w:lang w:eastAsia="ar-SA"/>
              </w:rPr>
              <w:t>TEI15</w:t>
            </w:r>
            <w:r w:rsidRPr="001473E0">
              <w:rPr>
                <w:rFonts w:eastAsia="Times New Roman" w:cs="Arial"/>
                <w:szCs w:val="18"/>
                <w:lang w:eastAsia="ar-SA"/>
              </w:rPr>
              <w:t xml:space="preserve"> Rel-15 CR0239R- Cat F</w:t>
            </w:r>
          </w:p>
          <w:p w14:paraId="11EAAA37" w14:textId="77777777" w:rsidR="001473E0" w:rsidRPr="001473E0" w:rsidRDefault="001473E0" w:rsidP="00407C78">
            <w:pPr>
              <w:snapToGrid w:val="0"/>
              <w:spacing w:after="0" w:line="240" w:lineRule="auto"/>
              <w:rPr>
                <w:rFonts w:eastAsia="Times New Roman" w:cs="Arial"/>
                <w:szCs w:val="18"/>
                <w:highlight w:val="yellow"/>
                <w:lang w:eastAsia="ar-SA"/>
              </w:rPr>
            </w:pPr>
            <w:r w:rsidRPr="001473E0">
              <w:rPr>
                <w:rFonts w:eastAsia="Times New Roman" w:cs="Arial"/>
                <w:szCs w:val="18"/>
                <w:highlight w:val="yellow"/>
                <w:lang w:eastAsia="ar-SA"/>
              </w:rPr>
              <w:t>WI code SMARTER can still be used</w:t>
            </w:r>
          </w:p>
          <w:p w14:paraId="67F78141" w14:textId="7290B986" w:rsidR="001473E0" w:rsidRPr="001473E0" w:rsidRDefault="001473E0" w:rsidP="00407C78">
            <w:pPr>
              <w:snapToGrid w:val="0"/>
              <w:spacing w:after="0" w:line="240" w:lineRule="auto"/>
              <w:rPr>
                <w:rFonts w:eastAsia="Times New Roman" w:cs="Arial"/>
                <w:szCs w:val="18"/>
                <w:lang w:eastAsia="ar-SA"/>
              </w:rPr>
            </w:pPr>
            <w:r w:rsidRPr="001473E0">
              <w:rPr>
                <w:rFonts w:eastAsia="Times New Roman" w:cs="Arial"/>
                <w:szCs w:val="18"/>
                <w:lang w:eastAsia="ar-SA"/>
              </w:rPr>
              <w:t>Moved from 5.1</w:t>
            </w:r>
          </w:p>
        </w:tc>
      </w:tr>
      <w:tr w:rsidR="001473E0" w:rsidRPr="00A75C05" w14:paraId="1EB3EF1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8DCC72B"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8D178F0" w14:textId="53243B67" w:rsidR="001473E0" w:rsidRPr="00851ED5" w:rsidRDefault="009A7C1C" w:rsidP="00407C78">
            <w:pPr>
              <w:snapToGrid w:val="0"/>
              <w:spacing w:after="0" w:line="240" w:lineRule="auto"/>
              <w:rPr>
                <w:rFonts w:cs="Arial"/>
              </w:rPr>
            </w:pPr>
            <w:hyperlink r:id="rId25" w:history="1">
              <w:r w:rsidR="001473E0" w:rsidRPr="001473E0">
                <w:rPr>
                  <w:rStyle w:val="Hyperlink"/>
                  <w:rFonts w:cs="Arial"/>
                </w:rPr>
                <w:t>S1-180159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719717E" w14:textId="77777777" w:rsidR="001473E0" w:rsidRPr="00A75C05" w:rsidRDefault="001473E0" w:rsidP="00407C78">
            <w:pPr>
              <w:snapToGrid w:val="0"/>
              <w:spacing w:after="0" w:line="240" w:lineRule="auto"/>
            </w:pPr>
            <w:r>
              <w:rPr>
                <w:noProof/>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623D49A" w14:textId="77777777" w:rsidR="001473E0" w:rsidRPr="00A75C05" w:rsidRDefault="001473E0" w:rsidP="00407C78">
            <w:pPr>
              <w:snapToGrid w:val="0"/>
              <w:spacing w:after="0" w:line="240" w:lineRule="auto"/>
            </w:pPr>
            <w:r>
              <w:t>CR22.261v15.3.0: URLLC alignment with RAN and SA2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79FEC05"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D2E27A6" w14:textId="77777777" w:rsidR="001473E0" w:rsidRPr="00A75C05" w:rsidRDefault="001473E0" w:rsidP="00407C78">
            <w:pPr>
              <w:spacing w:after="0" w:line="240" w:lineRule="auto"/>
              <w:rPr>
                <w:rFonts w:eastAsia="Arial Unicode MS" w:cs="Arial"/>
                <w:szCs w:val="18"/>
                <w:lang w:eastAsia="ar-SA"/>
              </w:rPr>
            </w:pPr>
            <w:r>
              <w:rPr>
                <w:rFonts w:eastAsia="Times New Roman" w:cs="Arial"/>
                <w:szCs w:val="18"/>
                <w:lang w:val="en-US" w:eastAsia="ar-SA"/>
              </w:rPr>
              <w:t>WI code SMARTER Rel-15 CR0080R- Cat F</w:t>
            </w:r>
          </w:p>
        </w:tc>
      </w:tr>
      <w:tr w:rsidR="001473E0" w:rsidRPr="00A75C05" w14:paraId="6E4EE9F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7E8DCE9"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B6FCB62" w14:textId="1BB53A15" w:rsidR="001473E0" w:rsidRPr="00851ED5" w:rsidRDefault="009A7C1C" w:rsidP="00407C78">
            <w:pPr>
              <w:snapToGrid w:val="0"/>
              <w:spacing w:after="0" w:line="240" w:lineRule="auto"/>
              <w:rPr>
                <w:rFonts w:cs="Arial"/>
              </w:rPr>
            </w:pPr>
            <w:hyperlink r:id="rId26" w:history="1">
              <w:r w:rsidR="001473E0" w:rsidRPr="00001F24">
                <w:rPr>
                  <w:rStyle w:val="Hyperlink"/>
                  <w:rFonts w:cs="Arial"/>
                </w:rPr>
                <w:t>S1-180163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ADA4871" w14:textId="77777777" w:rsidR="001473E0" w:rsidRPr="00A75C05" w:rsidRDefault="001473E0" w:rsidP="00407C78">
            <w:pPr>
              <w:snapToGrid w:val="0"/>
              <w:spacing w:after="0" w:line="240" w:lineRule="auto"/>
            </w:pPr>
            <w:r>
              <w:rPr>
                <w:noProof/>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319E8B9" w14:textId="77777777" w:rsidR="001473E0" w:rsidRPr="00A75C05" w:rsidRDefault="001473E0" w:rsidP="00407C78">
            <w:pPr>
              <w:snapToGrid w:val="0"/>
              <w:spacing w:after="0" w:line="240" w:lineRule="auto"/>
            </w:pPr>
            <w:r>
              <w:t>CR22.278v15.1.0: Option 3 alignment on URLLC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401DA9A"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62BEDCE" w14:textId="77777777" w:rsidR="001473E0" w:rsidRPr="00A75C05" w:rsidRDefault="001473E0" w:rsidP="00407C78">
            <w:pPr>
              <w:spacing w:after="0" w:line="240" w:lineRule="auto"/>
              <w:rPr>
                <w:rFonts w:eastAsia="Arial Unicode MS" w:cs="Arial"/>
                <w:szCs w:val="18"/>
                <w:lang w:eastAsia="ar-SA"/>
              </w:rPr>
            </w:pPr>
            <w:r>
              <w:rPr>
                <w:rFonts w:eastAsia="Times New Roman" w:cs="Arial"/>
                <w:szCs w:val="18"/>
                <w:lang w:val="en-US" w:eastAsia="ar-SA"/>
              </w:rPr>
              <w:t>WI code SMARTER Rel-15 CR0241R- Cat F</w:t>
            </w:r>
          </w:p>
        </w:tc>
      </w:tr>
      <w:tr w:rsidR="001473E0" w:rsidRPr="00A75C05" w14:paraId="4F7E683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D0719F3"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47B5824" w14:textId="2F27FF2C" w:rsidR="001473E0" w:rsidRPr="00851ED5" w:rsidRDefault="009A7C1C" w:rsidP="00407C78">
            <w:pPr>
              <w:snapToGrid w:val="0"/>
              <w:spacing w:after="0" w:line="240" w:lineRule="auto"/>
              <w:rPr>
                <w:rFonts w:cs="Arial"/>
              </w:rPr>
            </w:pPr>
            <w:hyperlink r:id="rId27" w:history="1">
              <w:r w:rsidR="001473E0" w:rsidRPr="00001F24">
                <w:rPr>
                  <w:rStyle w:val="Hyperlink"/>
                  <w:rFonts w:cs="Arial"/>
                </w:rPr>
                <w:t>S1-180154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AF14741" w14:textId="77777777" w:rsidR="001473E0" w:rsidRPr="00A75C05" w:rsidRDefault="001473E0" w:rsidP="00407C78">
            <w:pPr>
              <w:snapToGrid w:val="0"/>
              <w:spacing w:after="0" w:line="240" w:lineRule="auto"/>
            </w:pPr>
            <w:r>
              <w:rPr>
                <w:rFonts w:eastAsia="SimSun"/>
                <w:lang w:eastAsia="en-GB"/>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5474AED" w14:textId="77777777" w:rsidR="001473E0" w:rsidRPr="00A75C05" w:rsidRDefault="001473E0" w:rsidP="00407C78">
            <w:pPr>
              <w:snapToGrid w:val="0"/>
              <w:spacing w:after="0" w:line="240" w:lineRule="auto"/>
            </w:pPr>
            <w:r>
              <w:rPr>
                <w:noProof/>
              </w:rPr>
              <w:t>CR22.261v15.3.0: Clarification of 5GC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B12366C"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4BE9C48" w14:textId="77777777" w:rsidR="001473E0" w:rsidRPr="00A75C05" w:rsidRDefault="001473E0" w:rsidP="00407C78">
            <w:pPr>
              <w:spacing w:after="0" w:line="240" w:lineRule="auto"/>
              <w:rPr>
                <w:rFonts w:eastAsia="Arial Unicode MS" w:cs="Arial"/>
                <w:szCs w:val="18"/>
                <w:lang w:eastAsia="ar-SA"/>
              </w:rPr>
            </w:pPr>
            <w:r>
              <w:rPr>
                <w:rFonts w:eastAsia="Times New Roman" w:cs="Arial"/>
                <w:szCs w:val="18"/>
                <w:lang w:val="en-US" w:eastAsia="ar-SA"/>
              </w:rPr>
              <w:t>WI code SMARTER Rel-15 CR0078R- Cat F</w:t>
            </w:r>
          </w:p>
        </w:tc>
      </w:tr>
      <w:tr w:rsidR="001473E0" w:rsidRPr="00A75C05" w14:paraId="5B6D1CC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7031B0"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E2EF984" w14:textId="64F7B2B3" w:rsidR="001473E0" w:rsidRPr="00851ED5" w:rsidRDefault="009A7C1C" w:rsidP="00407C78">
            <w:pPr>
              <w:snapToGrid w:val="0"/>
              <w:spacing w:after="0" w:line="240" w:lineRule="auto"/>
              <w:rPr>
                <w:rFonts w:cs="Arial"/>
              </w:rPr>
            </w:pPr>
            <w:hyperlink r:id="rId28" w:history="1">
              <w:r w:rsidR="001473E0" w:rsidRPr="00001F24">
                <w:rPr>
                  <w:rStyle w:val="Hyperlink"/>
                  <w:rFonts w:cs="Arial"/>
                </w:rPr>
                <w:t>S1-180155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B2708DA" w14:textId="77777777" w:rsidR="001473E0" w:rsidRPr="00A75C05" w:rsidRDefault="001473E0" w:rsidP="00407C78">
            <w:pPr>
              <w:snapToGrid w:val="0"/>
              <w:spacing w:after="0" w:line="240" w:lineRule="auto"/>
            </w:pPr>
            <w:r>
              <w:rPr>
                <w:rFonts w:eastAsia="SimSun"/>
                <w:lang w:eastAsia="en-GB"/>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38B9379" w14:textId="77777777" w:rsidR="001473E0" w:rsidRPr="00A75C05" w:rsidRDefault="001473E0" w:rsidP="00407C78">
            <w:pPr>
              <w:snapToGrid w:val="0"/>
              <w:spacing w:after="0" w:line="240" w:lineRule="auto"/>
            </w:pPr>
            <w:r>
              <w:rPr>
                <w:noProof/>
              </w:rPr>
              <w:t>CR22.261v16.2.0: Clarification of 5GC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CA56199"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F9DFFDA" w14:textId="77777777" w:rsidR="001473E0" w:rsidRPr="00A75C05" w:rsidRDefault="001473E0" w:rsidP="00407C78">
            <w:pPr>
              <w:spacing w:after="0" w:line="240" w:lineRule="auto"/>
              <w:rPr>
                <w:rFonts w:eastAsia="Arial Unicode MS" w:cs="Arial"/>
                <w:szCs w:val="18"/>
                <w:lang w:eastAsia="ar-SA"/>
              </w:rPr>
            </w:pPr>
            <w:r>
              <w:rPr>
                <w:rFonts w:eastAsia="Times New Roman" w:cs="Arial"/>
                <w:szCs w:val="18"/>
                <w:lang w:val="en-US" w:eastAsia="ar-SA"/>
              </w:rPr>
              <w:t>WI code SMARTER Rel-16 CR0079R- Cat A</w:t>
            </w:r>
          </w:p>
        </w:tc>
      </w:tr>
      <w:tr w:rsidR="001473E0" w:rsidRPr="00A75C05" w14:paraId="038FEAA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F68658"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38C9558" w14:textId="7172E3D0" w:rsidR="001473E0" w:rsidRPr="00851ED5" w:rsidRDefault="009A7C1C" w:rsidP="00407C78">
            <w:pPr>
              <w:snapToGrid w:val="0"/>
              <w:spacing w:after="0" w:line="240" w:lineRule="auto"/>
              <w:rPr>
                <w:rFonts w:cs="Arial"/>
              </w:rPr>
            </w:pPr>
            <w:hyperlink r:id="rId29" w:history="1">
              <w:r w:rsidR="001473E0" w:rsidRPr="00001F24">
                <w:rPr>
                  <w:rStyle w:val="Hyperlink"/>
                  <w:rFonts w:cs="Arial"/>
                </w:rPr>
                <w:t>S1-180157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34A0D5C" w14:textId="77777777" w:rsidR="001473E0" w:rsidRPr="00A75C05" w:rsidRDefault="001473E0" w:rsidP="00407C78">
            <w:pPr>
              <w:snapToGrid w:val="0"/>
              <w:spacing w:after="0" w:line="240" w:lineRule="auto"/>
            </w:pPr>
            <w:r>
              <w:rPr>
                <w:noProof/>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AEF6BB3" w14:textId="77777777" w:rsidR="001473E0" w:rsidRPr="00A75C05" w:rsidRDefault="001473E0" w:rsidP="00407C78">
            <w:pPr>
              <w:snapToGrid w:val="0"/>
              <w:spacing w:after="0" w:line="240" w:lineRule="auto"/>
            </w:pPr>
            <w:r>
              <w:t xml:space="preserve">CR22.278v15.1.0: </w:t>
            </w:r>
            <w:r>
              <w:rPr>
                <w:noProof/>
              </w:rPr>
              <w:t>Clarification of Option 3 core network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E036D5F"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487A9F5" w14:textId="77777777" w:rsidR="001473E0" w:rsidRPr="00A75C05" w:rsidRDefault="001473E0" w:rsidP="00407C78">
            <w:pPr>
              <w:spacing w:after="0" w:line="240" w:lineRule="auto"/>
              <w:rPr>
                <w:rFonts w:eastAsia="Arial Unicode MS" w:cs="Arial"/>
                <w:szCs w:val="18"/>
                <w:lang w:eastAsia="ar-SA"/>
              </w:rPr>
            </w:pPr>
            <w:r>
              <w:rPr>
                <w:rFonts w:eastAsia="Times New Roman" w:cs="Arial"/>
                <w:szCs w:val="18"/>
                <w:lang w:val="en-US" w:eastAsia="ar-SA"/>
              </w:rPr>
              <w:t>WI code SMARTER Rel-15 CR0240R- Cat F</w:t>
            </w:r>
          </w:p>
        </w:tc>
      </w:tr>
      <w:tr w:rsidR="00851ED5" w:rsidRPr="00A75C05" w14:paraId="6E4290A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1C74FD6" w14:textId="77777777" w:rsidR="00851ED5" w:rsidRPr="00A75C05" w:rsidRDefault="00851ED5" w:rsidP="00851ED5">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64EA63A" w14:textId="065FFECB" w:rsidR="00851ED5" w:rsidRPr="00851ED5" w:rsidRDefault="009A7C1C" w:rsidP="00851ED5">
            <w:pPr>
              <w:snapToGrid w:val="0"/>
              <w:spacing w:after="0" w:line="240" w:lineRule="auto"/>
              <w:rPr>
                <w:rFonts w:cs="Arial"/>
              </w:rPr>
            </w:pPr>
            <w:hyperlink r:id="rId30" w:history="1">
              <w:r w:rsidR="00851ED5" w:rsidRPr="00001F24">
                <w:rPr>
                  <w:rStyle w:val="Hyperlink"/>
                  <w:rFonts w:cs="Arial"/>
                </w:rPr>
                <w:t>S1-180018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24BBEB0" w14:textId="77777777" w:rsidR="00851ED5" w:rsidRPr="00A75C05" w:rsidRDefault="00851ED5" w:rsidP="00851ED5">
            <w:pPr>
              <w:snapToGrid w:val="0"/>
              <w:spacing w:after="0" w:line="240" w:lineRule="auto"/>
            </w:pPr>
            <w: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EDF2194" w14:textId="77777777" w:rsidR="00851ED5" w:rsidRPr="00A75C05" w:rsidRDefault="00851ED5" w:rsidP="00851ED5">
            <w:pPr>
              <w:snapToGrid w:val="0"/>
              <w:spacing w:after="0" w:line="240" w:lineRule="auto"/>
            </w:pPr>
            <w:r w:rsidRPr="00851ED5">
              <w:t>[DRAFT] Reply LS on URLLC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1181B15" w14:textId="77777777" w:rsidR="00851ED5" w:rsidRPr="00A75C05" w:rsidRDefault="00851ED5" w:rsidP="00851ED5">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4D3D942" w14:textId="77777777" w:rsidR="00851ED5" w:rsidRPr="00A75C05" w:rsidRDefault="00851ED5" w:rsidP="00851ED5">
            <w:pPr>
              <w:spacing w:after="0" w:line="240" w:lineRule="auto"/>
              <w:rPr>
                <w:rFonts w:eastAsia="Arial Unicode MS" w:cs="Arial"/>
                <w:szCs w:val="18"/>
                <w:lang w:eastAsia="ar-SA"/>
              </w:rPr>
            </w:pPr>
            <w:r>
              <w:rPr>
                <w:rFonts w:eastAsia="Arial Unicode MS" w:cs="Arial"/>
                <w:szCs w:val="18"/>
                <w:lang w:eastAsia="ar-SA"/>
              </w:rPr>
              <w:t>Response to SP-171079</w:t>
            </w:r>
          </w:p>
        </w:tc>
      </w:tr>
      <w:tr w:rsidR="002E17BF" w:rsidRPr="00A75C05" w14:paraId="14B33A1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FD5B325"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4468D3F" w14:textId="7DCDE305" w:rsidR="002E17BF" w:rsidRPr="00851ED5" w:rsidRDefault="009A7C1C" w:rsidP="00407C78">
            <w:pPr>
              <w:snapToGrid w:val="0"/>
              <w:spacing w:after="0" w:line="240" w:lineRule="auto"/>
              <w:rPr>
                <w:rFonts w:cs="Arial"/>
              </w:rPr>
            </w:pPr>
            <w:hyperlink r:id="rId31" w:history="1">
              <w:r w:rsidR="002E17BF" w:rsidRPr="00001F24">
                <w:rPr>
                  <w:rStyle w:val="Hyperlink"/>
                  <w:rFonts w:cs="Arial"/>
                </w:rPr>
                <w:t>S1-180212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1A59F00" w14:textId="77777777" w:rsidR="002E17BF" w:rsidRPr="00A75C05" w:rsidRDefault="002E17BF" w:rsidP="00407C78">
            <w:pPr>
              <w:snapToGrid w:val="0"/>
              <w:spacing w:after="0" w:line="240" w:lineRule="auto"/>
            </w:pPr>
            <w:r>
              <w:t>S2-179646</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9D1993E" w14:textId="77777777" w:rsidR="002E17BF" w:rsidRPr="00A75C05" w:rsidRDefault="002E17BF" w:rsidP="00407C78">
            <w:pPr>
              <w:snapToGrid w:val="0"/>
              <w:spacing w:after="0" w:line="240" w:lineRule="auto"/>
            </w:pPr>
            <w:r w:rsidRPr="00BE4603">
              <w:rPr>
                <w:rFonts w:cs="Arial"/>
                <w:bCs/>
              </w:rPr>
              <w:t>LS on QCIs for EPC based URLLC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F0BBFC"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66891EF" w14:textId="77777777" w:rsidR="002E17BF" w:rsidRPr="00A75C05" w:rsidRDefault="002E17BF" w:rsidP="00407C78">
            <w:pPr>
              <w:spacing w:after="0" w:line="240" w:lineRule="auto"/>
              <w:rPr>
                <w:rFonts w:eastAsia="Arial Unicode MS" w:cs="Arial"/>
                <w:szCs w:val="18"/>
                <w:lang w:eastAsia="ar-SA"/>
              </w:rPr>
            </w:pPr>
            <w:r>
              <w:rPr>
                <w:rFonts w:eastAsia="Arial Unicode MS" w:cs="Arial"/>
                <w:szCs w:val="18"/>
                <w:lang w:eastAsia="ar-SA"/>
              </w:rPr>
              <w:t>Response to S1-174513</w:t>
            </w:r>
          </w:p>
        </w:tc>
      </w:tr>
      <w:tr w:rsidR="001473E0" w:rsidRPr="00B04844" w14:paraId="326DEA57" w14:textId="77777777" w:rsidTr="00407C78">
        <w:trPr>
          <w:trHeight w:val="293"/>
        </w:trPr>
        <w:tc>
          <w:tcPr>
            <w:tcW w:w="14499" w:type="dxa"/>
            <w:gridSpan w:val="13"/>
            <w:tcBorders>
              <w:bottom w:val="single" w:sz="4" w:space="0" w:color="auto"/>
            </w:tcBorders>
            <w:shd w:val="clear" w:color="auto" w:fill="F2F2F2"/>
          </w:tcPr>
          <w:p w14:paraId="560900BB" w14:textId="0AF9E130" w:rsidR="001473E0" w:rsidRPr="00F45489" w:rsidRDefault="001473E0"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V2X</w:t>
            </w:r>
          </w:p>
        </w:tc>
      </w:tr>
      <w:tr w:rsidR="001473E0" w:rsidRPr="00A75C05" w14:paraId="4D5E7E9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6DCFBEC" w14:textId="77777777" w:rsidR="001473E0" w:rsidRPr="00A75C05" w:rsidRDefault="001473E0"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6B943A8" w14:textId="307DD76E" w:rsidR="001473E0" w:rsidRPr="00F17BE7" w:rsidRDefault="004309FB" w:rsidP="00407C78">
            <w:pPr>
              <w:snapToGrid w:val="0"/>
              <w:spacing w:after="0" w:line="240" w:lineRule="auto"/>
              <w:rPr>
                <w:rFonts w:cs="Arial"/>
                <w:highlight w:val="red"/>
              </w:rPr>
            </w:pPr>
            <w:hyperlink r:id="rId32" w:history="1">
              <w:r w:rsidRPr="004309FB">
                <w:rPr>
                  <w:rStyle w:val="Hyperlink"/>
                  <w:rFonts w:cs="Arial"/>
                </w:rPr>
                <w:t>S1-180283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C656356" w14:textId="75BABF8B" w:rsidR="001473E0" w:rsidRPr="00A75C05" w:rsidRDefault="001473E0" w:rsidP="00407C78">
            <w:pPr>
              <w:snapToGrid w:val="0"/>
              <w:spacing w:after="0" w:line="240" w:lineRule="auto"/>
            </w:pPr>
            <w:r>
              <w:t>S4-171358</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8A0DC3F" w14:textId="0C02ACCF" w:rsidR="001473E0" w:rsidRPr="00A75C05" w:rsidRDefault="001473E0" w:rsidP="00407C78">
            <w:pPr>
              <w:snapToGrid w:val="0"/>
              <w:spacing w:after="0" w:line="240" w:lineRule="auto"/>
            </w:pPr>
            <w:r w:rsidRPr="00351570">
              <w:rPr>
                <w:rFonts w:cs="Arial"/>
                <w:bCs/>
              </w:rPr>
              <w:t xml:space="preserve">LS on </w:t>
            </w:r>
            <w:r w:rsidR="00EB58B0">
              <w:rPr>
                <w:rFonts w:cs="Arial"/>
                <w:bCs/>
              </w:rPr>
              <w:t>clarifying video-related V2X use cases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E2E160F" w14:textId="77777777" w:rsidR="001473E0" w:rsidRPr="00A75C05" w:rsidRDefault="001473E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91107A0" w14:textId="30757C83" w:rsidR="001473E0" w:rsidRPr="00A75C05" w:rsidRDefault="00EB58B0" w:rsidP="00407C78">
            <w:pPr>
              <w:spacing w:after="0" w:line="240" w:lineRule="auto"/>
              <w:rPr>
                <w:rFonts w:eastAsia="Arial Unicode MS" w:cs="Arial"/>
                <w:szCs w:val="18"/>
                <w:lang w:eastAsia="ar-SA"/>
              </w:rPr>
            </w:pPr>
            <w:r>
              <w:rPr>
                <w:rFonts w:eastAsia="Arial Unicode MS" w:cs="Arial"/>
                <w:szCs w:val="18"/>
                <w:lang w:eastAsia="ar-SA"/>
              </w:rPr>
              <w:t>Postponed S1-174304</w:t>
            </w:r>
          </w:p>
        </w:tc>
      </w:tr>
      <w:tr w:rsidR="00851ED5" w:rsidRPr="00A75C05" w14:paraId="081DAD8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AB3D15A" w14:textId="77777777" w:rsidR="00851ED5" w:rsidRPr="00465F60" w:rsidRDefault="00851ED5" w:rsidP="00851ED5">
            <w:pPr>
              <w:snapToGrid w:val="0"/>
              <w:spacing w:after="0" w:line="240" w:lineRule="auto"/>
              <w:rPr>
                <w:rFonts w:eastAsia="Times New Roman" w:cs="Arial"/>
                <w:szCs w:val="18"/>
                <w:lang w:eastAsia="ar-SA"/>
              </w:rPr>
            </w:pPr>
            <w:r w:rsidRPr="00465F60">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F732138" w14:textId="4F887827" w:rsidR="00851ED5" w:rsidRPr="00465F60" w:rsidRDefault="009A7C1C" w:rsidP="00851ED5">
            <w:pPr>
              <w:snapToGrid w:val="0"/>
              <w:spacing w:after="0" w:line="240" w:lineRule="auto"/>
              <w:rPr>
                <w:rFonts w:cs="Arial"/>
              </w:rPr>
            </w:pPr>
            <w:hyperlink r:id="rId33" w:history="1">
              <w:r w:rsidR="00851ED5" w:rsidRPr="00001F24">
                <w:rPr>
                  <w:rStyle w:val="Hyperlink"/>
                  <w:rFonts w:cs="Arial"/>
                </w:rPr>
                <w:t>S1-180027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ECE2BAC" w14:textId="77777777" w:rsidR="00851ED5" w:rsidRPr="00465F60" w:rsidRDefault="00851ED5" w:rsidP="00851ED5">
            <w:pPr>
              <w:snapToGrid w:val="0"/>
              <w:spacing w:after="0" w:line="240" w:lineRule="auto"/>
            </w:pPr>
            <w:r w:rsidRPr="00465F60">
              <w:t>Samsung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66E4683" w14:textId="77777777" w:rsidR="00851ED5" w:rsidRPr="00465F60" w:rsidRDefault="00851ED5" w:rsidP="00851ED5">
            <w:pPr>
              <w:snapToGrid w:val="0"/>
              <w:spacing w:after="0" w:line="240" w:lineRule="auto"/>
            </w:pPr>
            <w:r w:rsidRPr="00465F60">
              <w:t>[DRAFT] Reply LS on clarifying video-related V2X use cases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94187B" w14:textId="0F8F9BB1" w:rsidR="00851ED5" w:rsidRPr="00465F60" w:rsidRDefault="00851ED5" w:rsidP="00851ED5">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F7C217D" w14:textId="77777777" w:rsidR="00851ED5" w:rsidRPr="00465F60" w:rsidRDefault="00851ED5" w:rsidP="00851ED5">
            <w:pPr>
              <w:spacing w:after="0" w:line="240" w:lineRule="auto"/>
              <w:rPr>
                <w:rFonts w:eastAsia="Arial Unicode MS" w:cs="Arial"/>
                <w:szCs w:val="18"/>
                <w:lang w:eastAsia="ar-SA"/>
              </w:rPr>
            </w:pPr>
            <w:r w:rsidRPr="00465F60">
              <w:rPr>
                <w:rFonts w:eastAsia="Arial Unicode MS" w:cs="Arial"/>
                <w:szCs w:val="18"/>
                <w:lang w:eastAsia="ar-SA"/>
              </w:rPr>
              <w:t xml:space="preserve">Response to </w:t>
            </w:r>
            <w:r w:rsidRPr="00465F60">
              <w:rPr>
                <w:rFonts w:eastAsia="Malgun Gothic" w:cs="Arial" w:hint="eastAsia"/>
                <w:bCs/>
                <w:lang w:eastAsia="ko-KR"/>
              </w:rPr>
              <w:t>S4</w:t>
            </w:r>
            <w:r w:rsidRPr="00465F60">
              <w:rPr>
                <w:rFonts w:cs="Arial"/>
                <w:bCs/>
              </w:rPr>
              <w:t>-17</w:t>
            </w:r>
            <w:r w:rsidRPr="00465F60">
              <w:rPr>
                <w:rFonts w:eastAsia="Malgun Gothic" w:cs="Arial" w:hint="eastAsia"/>
                <w:bCs/>
                <w:lang w:eastAsia="ko-KR"/>
              </w:rPr>
              <w:t>1358</w:t>
            </w:r>
            <w:r w:rsidRPr="00465F60">
              <w:rPr>
                <w:rFonts w:cs="Arial" w:hint="eastAsia"/>
                <w:bCs/>
                <w:lang w:eastAsia="ja-JP"/>
              </w:rPr>
              <w:t>/</w:t>
            </w:r>
            <w:r w:rsidRPr="00465F60">
              <w:rPr>
                <w:rFonts w:cs="Arial"/>
                <w:bCs/>
                <w:lang w:eastAsia="ja-JP"/>
              </w:rPr>
              <w:t>S1-174304</w:t>
            </w:r>
          </w:p>
        </w:tc>
      </w:tr>
      <w:tr w:rsidR="00EB58B0" w:rsidRPr="00A75C05" w14:paraId="2E567F7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F4B719D"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C525C31" w14:textId="474CF9C1" w:rsidR="00EB58B0" w:rsidRPr="00851ED5" w:rsidRDefault="009A7C1C" w:rsidP="00407C78">
            <w:pPr>
              <w:snapToGrid w:val="0"/>
              <w:spacing w:after="0" w:line="240" w:lineRule="auto"/>
              <w:rPr>
                <w:rFonts w:cs="Arial"/>
              </w:rPr>
            </w:pPr>
            <w:hyperlink r:id="rId34" w:history="1">
              <w:r w:rsidR="00EB58B0" w:rsidRPr="00001F24">
                <w:rPr>
                  <w:rStyle w:val="Hyperlink"/>
                  <w:rFonts w:cs="Arial"/>
                </w:rPr>
                <w:t>S1-180203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EA79A91" w14:textId="77777777" w:rsidR="00EB58B0" w:rsidRPr="00A75C05" w:rsidRDefault="00EB58B0" w:rsidP="00407C78">
            <w:pPr>
              <w:snapToGrid w:val="0"/>
              <w:spacing w:after="0" w:line="240" w:lineRule="auto"/>
            </w:pPr>
            <w:r>
              <w:t>5GAA WG4</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EE1938D" w14:textId="77777777" w:rsidR="00EB58B0" w:rsidRPr="00A75C05" w:rsidRDefault="00EB58B0" w:rsidP="00407C78">
            <w:pPr>
              <w:snapToGrid w:val="0"/>
              <w:spacing w:after="0" w:line="240" w:lineRule="auto"/>
            </w:pPr>
            <w:r>
              <w:rPr>
                <w:rFonts w:cs="Arial" w:hint="eastAsia"/>
                <w:lang w:eastAsia="ko-KR"/>
              </w:rPr>
              <w:t xml:space="preserve">LS </w:t>
            </w:r>
            <w:r>
              <w:rPr>
                <w:rFonts w:cs="Arial"/>
                <w:lang w:eastAsia="ko-KR"/>
              </w:rPr>
              <w:t>to</w:t>
            </w:r>
            <w:r>
              <w:rPr>
                <w:rFonts w:cs="Arial" w:hint="eastAsia"/>
                <w:lang w:eastAsia="ko-KR"/>
              </w:rPr>
              <w:t xml:space="preserve"> </w:t>
            </w:r>
            <w:r>
              <w:rPr>
                <w:rFonts w:cs="Arial"/>
                <w:lang w:eastAsia="ko-KR"/>
              </w:rPr>
              <w:t>3GPP on C-V2X evolution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EE67120"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98E977E" w14:textId="77777777" w:rsidR="00EB58B0" w:rsidRPr="00A75C05" w:rsidRDefault="00EB58B0" w:rsidP="00407C78">
            <w:pPr>
              <w:spacing w:after="0" w:line="240" w:lineRule="auto"/>
              <w:rPr>
                <w:rFonts w:eastAsia="Arial Unicode MS" w:cs="Arial"/>
                <w:szCs w:val="18"/>
                <w:lang w:eastAsia="ar-SA"/>
              </w:rPr>
            </w:pPr>
          </w:p>
        </w:tc>
      </w:tr>
      <w:tr w:rsidR="00EB58B0" w:rsidRPr="00B04844" w14:paraId="259A7AEE" w14:textId="77777777" w:rsidTr="00407C78">
        <w:trPr>
          <w:trHeight w:val="293"/>
        </w:trPr>
        <w:tc>
          <w:tcPr>
            <w:tcW w:w="14499" w:type="dxa"/>
            <w:gridSpan w:val="13"/>
            <w:tcBorders>
              <w:bottom w:val="single" w:sz="4" w:space="0" w:color="auto"/>
            </w:tcBorders>
            <w:shd w:val="clear" w:color="auto" w:fill="F2F2F2"/>
          </w:tcPr>
          <w:p w14:paraId="67D30602" w14:textId="1F95E6B6" w:rsidR="00EB58B0" w:rsidRPr="00F45489" w:rsidRDefault="00EB58B0"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EB58B0" w:rsidRPr="00A75C05" w14:paraId="197B1B4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14F2E77"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5B62E25" w14:textId="010810F4" w:rsidR="00EB58B0" w:rsidRPr="00851ED5" w:rsidRDefault="009A7C1C" w:rsidP="00407C78">
            <w:pPr>
              <w:snapToGrid w:val="0"/>
              <w:spacing w:after="0" w:line="240" w:lineRule="auto"/>
              <w:rPr>
                <w:rFonts w:cs="Arial"/>
              </w:rPr>
            </w:pPr>
            <w:hyperlink r:id="rId35" w:history="1">
              <w:r w:rsidR="00EB58B0" w:rsidRPr="00001F24">
                <w:rPr>
                  <w:rStyle w:val="Hyperlink"/>
                  <w:rFonts w:cs="Arial"/>
                </w:rPr>
                <w:t>S1-180216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9153402" w14:textId="77777777" w:rsidR="00EB58B0" w:rsidRPr="00A75C05" w:rsidRDefault="00EB58B0" w:rsidP="00407C78">
            <w:pPr>
              <w:snapToGrid w:val="0"/>
              <w:spacing w:after="0" w:line="240" w:lineRule="auto"/>
            </w:pPr>
            <w:r>
              <w:t>S6-171839</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D790B9D" w14:textId="77777777" w:rsidR="00EB58B0" w:rsidRPr="00A75C05" w:rsidRDefault="00EB58B0" w:rsidP="00407C78">
            <w:pPr>
              <w:snapToGrid w:val="0"/>
              <w:spacing w:after="0" w:line="240" w:lineRule="auto"/>
            </w:pPr>
            <w:r w:rsidRPr="00761AEB">
              <w:t>LS on clarification to requirement 22.282 R-6.1.1.2-009</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7BF6C8A"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5B3B031" w14:textId="77777777" w:rsidR="00EB58B0" w:rsidRPr="00A75C05" w:rsidRDefault="00EB58B0" w:rsidP="00407C78">
            <w:pPr>
              <w:spacing w:after="0" w:line="240" w:lineRule="auto"/>
              <w:rPr>
                <w:rFonts w:eastAsia="Arial Unicode MS" w:cs="Arial"/>
                <w:szCs w:val="18"/>
                <w:lang w:eastAsia="ar-SA"/>
              </w:rPr>
            </w:pPr>
          </w:p>
        </w:tc>
      </w:tr>
      <w:tr w:rsidR="00851ED5" w:rsidRPr="00A75C05" w14:paraId="47221B6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596C3EB" w14:textId="77777777" w:rsidR="00851ED5" w:rsidRPr="00A75C05" w:rsidRDefault="00851ED5" w:rsidP="00851ED5">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E71132" w14:textId="5CFD8271" w:rsidR="00851ED5" w:rsidRPr="00851ED5" w:rsidRDefault="009A7C1C" w:rsidP="00851ED5">
            <w:pPr>
              <w:snapToGrid w:val="0"/>
              <w:spacing w:after="0" w:line="240" w:lineRule="auto"/>
              <w:rPr>
                <w:rFonts w:cs="Arial"/>
              </w:rPr>
            </w:pPr>
            <w:hyperlink r:id="rId36" w:history="1">
              <w:r w:rsidR="00851ED5" w:rsidRPr="00001F24">
                <w:rPr>
                  <w:rStyle w:val="Hyperlink"/>
                  <w:rFonts w:cs="Arial"/>
                </w:rPr>
                <w:t>S1-180129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28B8AB3" w14:textId="77777777" w:rsidR="00851ED5" w:rsidRPr="00A75C05" w:rsidRDefault="00851ED5" w:rsidP="00851ED5">
            <w:pPr>
              <w:snapToGrid w:val="0"/>
              <w:spacing w:after="0" w:line="240" w:lineRule="auto"/>
            </w:pPr>
            <w:r>
              <w:t>Police of The Netherlands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E54BF34" w14:textId="77777777" w:rsidR="00851ED5" w:rsidRPr="00A75C05" w:rsidRDefault="00851ED5" w:rsidP="00851ED5">
            <w:pPr>
              <w:snapToGrid w:val="0"/>
              <w:spacing w:after="0" w:line="240" w:lineRule="auto"/>
            </w:pPr>
            <w:r w:rsidRPr="00851ED5">
              <w:t>[DRAFT] Reply LS on clarification to MCData delivery and read notifications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438275A" w14:textId="77777777" w:rsidR="00851ED5" w:rsidRPr="00A75C05" w:rsidRDefault="00851ED5" w:rsidP="00851ED5">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94A6C1B" w14:textId="77777777" w:rsidR="00851ED5" w:rsidRPr="00A75C05" w:rsidRDefault="00851ED5" w:rsidP="00851ED5">
            <w:pPr>
              <w:spacing w:after="0" w:line="240" w:lineRule="auto"/>
              <w:rPr>
                <w:rFonts w:eastAsia="Arial Unicode MS" w:cs="Arial"/>
                <w:szCs w:val="18"/>
                <w:lang w:eastAsia="ar-SA"/>
              </w:rPr>
            </w:pPr>
            <w:r>
              <w:rPr>
                <w:rFonts w:eastAsia="Arial Unicode MS" w:cs="Arial"/>
                <w:szCs w:val="18"/>
                <w:lang w:eastAsia="ar-SA"/>
              </w:rPr>
              <w:t>Response to S6-171839</w:t>
            </w:r>
          </w:p>
        </w:tc>
      </w:tr>
      <w:tr w:rsidR="00851ED5" w:rsidRPr="00A75C05" w14:paraId="3F8E47A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28319B7" w14:textId="77777777" w:rsidR="00851ED5" w:rsidRPr="00A75C05" w:rsidRDefault="00851ED5" w:rsidP="00851ED5">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A7E3148" w14:textId="646A6EEF" w:rsidR="00851ED5" w:rsidRPr="00851ED5" w:rsidRDefault="009A7C1C" w:rsidP="00851ED5">
            <w:pPr>
              <w:snapToGrid w:val="0"/>
              <w:spacing w:after="0" w:line="240" w:lineRule="auto"/>
              <w:rPr>
                <w:rFonts w:cs="Arial"/>
              </w:rPr>
            </w:pPr>
            <w:hyperlink r:id="rId37" w:history="1">
              <w:r w:rsidR="00851ED5" w:rsidRPr="00001F24">
                <w:rPr>
                  <w:rStyle w:val="Hyperlink"/>
                  <w:rFonts w:cs="Arial"/>
                </w:rPr>
                <w:t>S1-180130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6359304" w14:textId="77777777" w:rsidR="00851ED5" w:rsidRPr="00A75C05" w:rsidRDefault="00851ED5" w:rsidP="00851ED5">
            <w:pPr>
              <w:snapToGrid w:val="0"/>
              <w:spacing w:after="0" w:line="240" w:lineRule="auto"/>
            </w:pPr>
            <w:r w:rsidRPr="00851ED5">
              <w:rPr>
                <w:highlight w:val="yellow"/>
              </w:rPr>
              <w:t>Police of The Netherlands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055D499" w14:textId="77777777" w:rsidR="00851ED5" w:rsidRPr="00A75C05" w:rsidRDefault="008C28F0" w:rsidP="00851ED5">
            <w:pPr>
              <w:snapToGrid w:val="0"/>
              <w:spacing w:after="0" w:line="240" w:lineRule="auto"/>
            </w:pPr>
            <w:r>
              <w:t>CR22.282v15.0.0: Clarification of requirements for delivery and read notifications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7C9CABF" w14:textId="77777777" w:rsidR="00851ED5" w:rsidRPr="00A75C05" w:rsidRDefault="00851ED5" w:rsidP="00851ED5">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373E111" w14:textId="77777777" w:rsidR="00851ED5" w:rsidRPr="00A75C05" w:rsidRDefault="008C28F0" w:rsidP="00851ED5">
            <w:pPr>
              <w:spacing w:after="0" w:line="240" w:lineRule="auto"/>
              <w:rPr>
                <w:rFonts w:eastAsia="Arial Unicode MS" w:cs="Arial"/>
                <w:szCs w:val="18"/>
                <w:lang w:eastAsia="ar-SA"/>
              </w:rPr>
            </w:pPr>
            <w:r>
              <w:rPr>
                <w:rFonts w:eastAsia="Times New Roman" w:cs="Arial"/>
                <w:szCs w:val="18"/>
                <w:lang w:val="en-US" w:eastAsia="ar-SA"/>
              </w:rPr>
              <w:t xml:space="preserve">WI code </w:t>
            </w:r>
            <w:r w:rsidRPr="008C28F0">
              <w:rPr>
                <w:rFonts w:eastAsia="Times New Roman" w:cs="Arial"/>
                <w:szCs w:val="18"/>
                <w:lang w:val="en-US" w:eastAsia="ar-SA"/>
              </w:rPr>
              <w:t>TEI-15</w:t>
            </w:r>
            <w:r>
              <w:rPr>
                <w:rFonts w:eastAsia="Times New Roman" w:cs="Arial"/>
                <w:szCs w:val="18"/>
                <w:lang w:val="en-US" w:eastAsia="ar-SA"/>
              </w:rPr>
              <w:t xml:space="preserve"> Rel-15 CR0019R- Cat F</w:t>
            </w:r>
          </w:p>
        </w:tc>
      </w:tr>
      <w:tr w:rsidR="008C28F0" w:rsidRPr="00A75C05" w14:paraId="05D11D1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05FC2E2" w14:textId="77777777" w:rsidR="008C28F0" w:rsidRPr="00A75C05" w:rsidRDefault="008C28F0" w:rsidP="008C28F0">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4C4438D" w14:textId="312982A1" w:rsidR="008C28F0" w:rsidRPr="00851ED5" w:rsidRDefault="009A7C1C" w:rsidP="008C28F0">
            <w:pPr>
              <w:snapToGrid w:val="0"/>
              <w:spacing w:after="0" w:line="240" w:lineRule="auto"/>
              <w:rPr>
                <w:rFonts w:cs="Arial"/>
              </w:rPr>
            </w:pPr>
            <w:hyperlink r:id="rId38" w:history="1">
              <w:r w:rsidR="008C28F0" w:rsidRPr="00001F24">
                <w:rPr>
                  <w:rStyle w:val="Hyperlink"/>
                  <w:rFonts w:cs="Arial"/>
                </w:rPr>
                <w:t>S1-180132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8603DD4" w14:textId="77777777" w:rsidR="008C28F0" w:rsidRPr="00A75C05" w:rsidRDefault="008C28F0" w:rsidP="008C28F0">
            <w:pPr>
              <w:snapToGrid w:val="0"/>
              <w:spacing w:after="0" w:line="240" w:lineRule="auto"/>
            </w:pPr>
            <w:r w:rsidRPr="00851ED5">
              <w:rPr>
                <w:highlight w:val="yellow"/>
              </w:rPr>
              <w:t>Police of The Netherlands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30E468" w14:textId="77777777" w:rsidR="008C28F0" w:rsidRPr="00A75C05" w:rsidRDefault="008C28F0" w:rsidP="008C28F0">
            <w:pPr>
              <w:snapToGrid w:val="0"/>
              <w:spacing w:after="0" w:line="240" w:lineRule="auto"/>
            </w:pPr>
            <w:r>
              <w:t>CR22.282v16.0.0: Clarification of requirements for delivery and read notifications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1B71CF5" w14:textId="77777777" w:rsidR="008C28F0" w:rsidRPr="00A75C05" w:rsidRDefault="008C28F0" w:rsidP="008C28F0">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8DEBF2A" w14:textId="77777777" w:rsidR="008C28F0" w:rsidRDefault="008C28F0" w:rsidP="008C28F0">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8C28F0">
              <w:rPr>
                <w:rFonts w:eastAsia="Times New Roman" w:cs="Arial"/>
                <w:szCs w:val="18"/>
                <w:highlight w:val="yellow"/>
                <w:lang w:val="en-US" w:eastAsia="ar-SA"/>
              </w:rPr>
              <w:t>TEI-16</w:t>
            </w:r>
            <w:r>
              <w:rPr>
                <w:rFonts w:eastAsia="Times New Roman" w:cs="Arial"/>
                <w:szCs w:val="18"/>
                <w:lang w:val="en-US" w:eastAsia="ar-SA"/>
              </w:rPr>
              <w:t xml:space="preserve"> Rel-16 CR0020R- Cat A</w:t>
            </w:r>
          </w:p>
          <w:p w14:paraId="74589821" w14:textId="77777777" w:rsidR="008C28F0" w:rsidRPr="00A75C05" w:rsidRDefault="008C28F0" w:rsidP="008C28F0">
            <w:pPr>
              <w:spacing w:after="0" w:line="240" w:lineRule="auto"/>
              <w:rPr>
                <w:rFonts w:eastAsia="Arial Unicode MS" w:cs="Arial"/>
                <w:szCs w:val="18"/>
                <w:lang w:eastAsia="ar-SA"/>
              </w:rPr>
            </w:pPr>
            <w:r w:rsidRPr="008C28F0">
              <w:rPr>
                <w:rFonts w:eastAsia="Times New Roman" w:cs="Arial"/>
                <w:szCs w:val="18"/>
                <w:highlight w:val="yellow"/>
                <w:lang w:val="en-US" w:eastAsia="ar-SA"/>
              </w:rPr>
              <w:t>Mirror CR adopts WI-code from original CR</w:t>
            </w:r>
          </w:p>
        </w:tc>
      </w:tr>
      <w:tr w:rsidR="00EB58B0" w:rsidRPr="00A75C05" w14:paraId="10CD4A1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9377FF7"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1350C1C" w14:textId="08BF530A" w:rsidR="00EB58B0" w:rsidRPr="00851ED5" w:rsidRDefault="009A7C1C" w:rsidP="00407C78">
            <w:pPr>
              <w:snapToGrid w:val="0"/>
              <w:spacing w:after="0" w:line="240" w:lineRule="auto"/>
              <w:rPr>
                <w:rFonts w:cs="Arial"/>
              </w:rPr>
            </w:pPr>
            <w:hyperlink r:id="rId39" w:history="1">
              <w:r w:rsidR="00EB58B0" w:rsidRPr="00001F24">
                <w:rPr>
                  <w:rStyle w:val="Hyperlink"/>
                  <w:rFonts w:cs="Arial"/>
                </w:rPr>
                <w:t>S1-180214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1E75CD" w14:textId="77777777" w:rsidR="00EB58B0" w:rsidRPr="00A75C05" w:rsidRDefault="00EB58B0" w:rsidP="00407C78">
            <w:pPr>
              <w:snapToGrid w:val="0"/>
              <w:spacing w:after="0" w:line="240" w:lineRule="auto"/>
            </w:pPr>
            <w:r>
              <w:t>S3-173434</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A99F50A" w14:textId="77777777" w:rsidR="00EB58B0" w:rsidRPr="00A75C05" w:rsidRDefault="00EB58B0" w:rsidP="00407C78">
            <w:pPr>
              <w:snapToGrid w:val="0"/>
              <w:spacing w:after="0" w:line="240" w:lineRule="auto"/>
            </w:pPr>
            <w:r>
              <w:rPr>
                <w:rFonts w:cs="Arial"/>
                <w:bCs/>
              </w:rPr>
              <w:t xml:space="preserve">Reply </w:t>
            </w:r>
            <w:r w:rsidRPr="00434115">
              <w:rPr>
                <w:rFonts w:cs="Arial"/>
                <w:bCs/>
              </w:rPr>
              <w:t>LS on providing SIP identities to access a partner MC system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5A69FA"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AA0AB02" w14:textId="77777777" w:rsidR="00EB58B0" w:rsidRPr="00A75C05" w:rsidRDefault="00EB58B0" w:rsidP="00407C78">
            <w:pPr>
              <w:spacing w:after="0" w:line="240" w:lineRule="auto"/>
              <w:rPr>
                <w:rFonts w:eastAsia="Arial Unicode MS" w:cs="Arial"/>
                <w:szCs w:val="18"/>
                <w:lang w:eastAsia="ar-SA"/>
              </w:rPr>
            </w:pPr>
          </w:p>
        </w:tc>
      </w:tr>
      <w:tr w:rsidR="00EB58B0" w:rsidRPr="00B04844" w14:paraId="0F39EB38" w14:textId="77777777" w:rsidTr="00407C78">
        <w:trPr>
          <w:trHeight w:val="293"/>
        </w:trPr>
        <w:tc>
          <w:tcPr>
            <w:tcW w:w="14499" w:type="dxa"/>
            <w:gridSpan w:val="13"/>
            <w:tcBorders>
              <w:bottom w:val="single" w:sz="4" w:space="0" w:color="auto"/>
            </w:tcBorders>
            <w:shd w:val="clear" w:color="auto" w:fill="F2F2F2"/>
          </w:tcPr>
          <w:p w14:paraId="70EEAB98" w14:textId="1A3D89F2" w:rsidR="00EB58B0" w:rsidRPr="00F45489" w:rsidRDefault="00EB58B0"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Emergency Call</w:t>
            </w:r>
          </w:p>
        </w:tc>
      </w:tr>
      <w:tr w:rsidR="00EB58B0" w:rsidRPr="00A75C05" w14:paraId="03B3DFB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53960E"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B08F20" w14:textId="736DE4CF" w:rsidR="00EB58B0" w:rsidRPr="00851ED5" w:rsidRDefault="009A7C1C" w:rsidP="00407C78">
            <w:pPr>
              <w:snapToGrid w:val="0"/>
              <w:spacing w:after="0" w:line="240" w:lineRule="auto"/>
              <w:rPr>
                <w:rFonts w:cs="Arial"/>
              </w:rPr>
            </w:pPr>
            <w:hyperlink r:id="rId40" w:history="1">
              <w:r w:rsidR="00EB58B0" w:rsidRPr="00001F24">
                <w:rPr>
                  <w:rStyle w:val="Hyperlink"/>
                  <w:rFonts w:cs="Arial"/>
                </w:rPr>
                <w:t>S1-180213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96F71A7" w14:textId="0CE7DE43" w:rsidR="00EB58B0" w:rsidRPr="00A75C05" w:rsidRDefault="00EB58B0" w:rsidP="00407C78">
            <w:pPr>
              <w:snapToGrid w:val="0"/>
              <w:spacing w:after="0" w:line="240" w:lineRule="auto"/>
            </w:pPr>
            <w:r>
              <w:t>S3-17341</w:t>
            </w:r>
            <w:r w:rsidR="004C2502">
              <w:t>4</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367E1E4" w14:textId="77777777" w:rsidR="00EB58B0" w:rsidRPr="00A75C05" w:rsidRDefault="00EB58B0" w:rsidP="00407C78">
            <w:pPr>
              <w:snapToGrid w:val="0"/>
              <w:spacing w:after="0" w:line="240" w:lineRule="auto"/>
            </w:pPr>
            <w:r w:rsidRPr="00980A9A">
              <w:rPr>
                <w:rFonts w:cs="Arial"/>
                <w:bCs/>
              </w:rPr>
              <w:t>LS on Emergency call support for EDCE5</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351D9F1"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622E4E5" w14:textId="77777777" w:rsidR="00EB58B0" w:rsidRPr="00A75C05" w:rsidRDefault="00EB58B0" w:rsidP="00407C78">
            <w:pPr>
              <w:spacing w:after="0" w:line="240" w:lineRule="auto"/>
              <w:rPr>
                <w:rFonts w:eastAsia="Arial Unicode MS" w:cs="Arial"/>
                <w:szCs w:val="18"/>
                <w:lang w:eastAsia="ar-SA"/>
              </w:rPr>
            </w:pPr>
          </w:p>
        </w:tc>
      </w:tr>
      <w:tr w:rsidR="008C28F0" w:rsidRPr="00A75C05" w14:paraId="01E96CD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255621B" w14:textId="77777777" w:rsidR="008C28F0" w:rsidRPr="00A75C05" w:rsidRDefault="008C28F0" w:rsidP="008C28F0">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A1777B" w14:textId="1D42A1BC" w:rsidR="008C28F0" w:rsidRPr="00851ED5" w:rsidRDefault="009A7C1C" w:rsidP="008C28F0">
            <w:pPr>
              <w:snapToGrid w:val="0"/>
              <w:spacing w:after="0" w:line="240" w:lineRule="auto"/>
              <w:rPr>
                <w:rFonts w:cs="Arial"/>
              </w:rPr>
            </w:pPr>
            <w:hyperlink r:id="rId41" w:history="1">
              <w:r w:rsidR="008C28F0" w:rsidRPr="00001F24">
                <w:rPr>
                  <w:rStyle w:val="Hyperlink"/>
                  <w:rFonts w:cs="Arial"/>
                </w:rPr>
                <w:t>S1-180143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D718313" w14:textId="77777777" w:rsidR="008C28F0" w:rsidRPr="00A75C05" w:rsidRDefault="008C28F0" w:rsidP="008C28F0">
            <w:pPr>
              <w:snapToGrid w:val="0"/>
              <w:spacing w:after="0" w:line="240" w:lineRule="auto"/>
            </w:pPr>
            <w: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6BE3E20" w14:textId="77777777" w:rsidR="008C28F0" w:rsidRPr="00A75C05" w:rsidRDefault="008C28F0" w:rsidP="008C28F0">
            <w:pPr>
              <w:snapToGrid w:val="0"/>
              <w:spacing w:after="0" w:line="240" w:lineRule="auto"/>
            </w:pPr>
            <w:r>
              <w:t>CR22.101v15.3.0: Support of emergency calls over secondary access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B6243BD" w14:textId="77777777" w:rsidR="008C28F0" w:rsidRPr="00A75C05" w:rsidRDefault="008C28F0" w:rsidP="008C28F0">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3CD9C14" w14:textId="77777777" w:rsidR="008C28F0" w:rsidRPr="00A75C05" w:rsidRDefault="008C28F0" w:rsidP="008C28F0">
            <w:pPr>
              <w:spacing w:after="0" w:line="240" w:lineRule="auto"/>
              <w:rPr>
                <w:rFonts w:eastAsia="Arial Unicode MS" w:cs="Arial"/>
                <w:szCs w:val="18"/>
                <w:lang w:eastAsia="ar-SA"/>
              </w:rPr>
            </w:pPr>
            <w:r>
              <w:rPr>
                <w:rFonts w:eastAsia="Times New Roman" w:cs="Arial"/>
                <w:szCs w:val="18"/>
                <w:lang w:val="en-US" w:eastAsia="ar-SA"/>
              </w:rPr>
              <w:t xml:space="preserve">WI code </w:t>
            </w:r>
            <w:r w:rsidRPr="008C28F0">
              <w:rPr>
                <w:rFonts w:eastAsia="Times New Roman" w:cs="Arial"/>
                <w:szCs w:val="18"/>
                <w:lang w:val="en-US" w:eastAsia="ar-SA"/>
              </w:rPr>
              <w:t>TEI-15</w:t>
            </w:r>
            <w:r>
              <w:rPr>
                <w:rFonts w:eastAsia="Times New Roman" w:cs="Arial"/>
                <w:szCs w:val="18"/>
                <w:lang w:val="en-US" w:eastAsia="ar-SA"/>
              </w:rPr>
              <w:t xml:space="preserve"> Rel-15 CR0543R- Cat F</w:t>
            </w:r>
          </w:p>
        </w:tc>
      </w:tr>
      <w:tr w:rsidR="008C28F0" w:rsidRPr="00A75C05" w14:paraId="2427D54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00D861" w14:textId="77777777" w:rsidR="008C28F0" w:rsidRPr="00A75C05" w:rsidRDefault="000569F3" w:rsidP="008C28F0">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279F981" w14:textId="70448CD2" w:rsidR="008C28F0" w:rsidRPr="00851ED5" w:rsidRDefault="009A7C1C" w:rsidP="008C28F0">
            <w:pPr>
              <w:snapToGrid w:val="0"/>
              <w:spacing w:after="0" w:line="240" w:lineRule="auto"/>
              <w:rPr>
                <w:rFonts w:cs="Arial"/>
              </w:rPr>
            </w:pPr>
            <w:hyperlink r:id="rId42" w:history="1">
              <w:r w:rsidR="008C28F0" w:rsidRPr="00001F24">
                <w:rPr>
                  <w:rStyle w:val="Hyperlink"/>
                  <w:rFonts w:cs="Arial"/>
                </w:rPr>
                <w:t>S1-180144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C658270" w14:textId="77777777" w:rsidR="008C28F0" w:rsidRPr="00A75C05" w:rsidRDefault="000569F3" w:rsidP="008C28F0">
            <w:pPr>
              <w:snapToGrid w:val="0"/>
              <w:spacing w:after="0" w:line="240" w:lineRule="auto"/>
            </w:pPr>
            <w: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D49BB7B" w14:textId="77777777" w:rsidR="008C28F0" w:rsidRPr="00A75C05" w:rsidRDefault="000569F3" w:rsidP="008C28F0">
            <w:pPr>
              <w:snapToGrid w:val="0"/>
              <w:spacing w:after="0" w:line="240" w:lineRule="auto"/>
            </w:pPr>
            <w:r w:rsidRPr="000569F3">
              <w:t>[DRAFT] LS on Emergency call support for EDCE5</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0AA68C1" w14:textId="77777777" w:rsidR="008C28F0" w:rsidRPr="00A75C05" w:rsidRDefault="008C28F0" w:rsidP="008C28F0">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4816C62" w14:textId="77777777" w:rsidR="008C28F0" w:rsidRPr="00A75C05" w:rsidRDefault="000569F3" w:rsidP="008C28F0">
            <w:pPr>
              <w:spacing w:after="0" w:line="240" w:lineRule="auto"/>
              <w:rPr>
                <w:rFonts w:eastAsia="Arial Unicode MS" w:cs="Arial"/>
                <w:szCs w:val="18"/>
                <w:lang w:eastAsia="ar-SA"/>
              </w:rPr>
            </w:pPr>
            <w:r>
              <w:rPr>
                <w:rFonts w:eastAsia="Arial Unicode MS" w:cs="Arial"/>
                <w:szCs w:val="18"/>
                <w:lang w:eastAsia="ar-SA"/>
              </w:rPr>
              <w:t>Response to S3-173414</w:t>
            </w:r>
          </w:p>
        </w:tc>
      </w:tr>
      <w:tr w:rsidR="00240C72" w:rsidRPr="00A75C05" w14:paraId="7D4F674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E59C29D" w14:textId="77777777" w:rsidR="00240C72" w:rsidRPr="00A75C05" w:rsidRDefault="00240C72" w:rsidP="009A7C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48BEA28" w14:textId="26DF8CB5" w:rsidR="00240C72" w:rsidRPr="00851ED5" w:rsidRDefault="009A7C1C" w:rsidP="009A7C1C">
            <w:pPr>
              <w:snapToGrid w:val="0"/>
              <w:spacing w:after="0" w:line="240" w:lineRule="auto"/>
              <w:rPr>
                <w:rFonts w:cs="Arial"/>
              </w:rPr>
            </w:pPr>
            <w:hyperlink r:id="rId43" w:history="1">
              <w:r w:rsidR="00240C72" w:rsidRPr="00240C72">
                <w:rPr>
                  <w:rStyle w:val="Hyperlink"/>
                  <w:rFonts w:cs="Arial"/>
                </w:rPr>
                <w:t>S1-180280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6A2FAAA" w14:textId="77777777" w:rsidR="00240C72" w:rsidRPr="00A75C05" w:rsidRDefault="00240C72" w:rsidP="009A7C1C">
            <w:pPr>
              <w:snapToGrid w:val="0"/>
              <w:spacing w:after="0" w:line="240" w:lineRule="auto"/>
            </w:pPr>
            <w:r>
              <w:t>Comtech, AT&amp;T, Cisco, 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772872" w14:textId="77777777" w:rsidR="00240C72" w:rsidRPr="00A75C05" w:rsidRDefault="00240C72" w:rsidP="009A7C1C">
            <w:pPr>
              <w:snapToGrid w:val="0"/>
              <w:spacing w:after="0" w:line="240" w:lineRule="auto"/>
            </w:pPr>
            <w:r>
              <w:t>Emergency location information including UE Wi-Fi MAC Address in WLAN Measurement Information.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7576B58" w14:textId="77777777" w:rsidR="00240C72" w:rsidRPr="00A75C05" w:rsidRDefault="00240C72" w:rsidP="009A7C1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FBDBEDA" w14:textId="35546216" w:rsidR="00240C72" w:rsidRPr="00240C72" w:rsidRDefault="00240C72" w:rsidP="009A7C1C">
            <w:pPr>
              <w:spacing w:after="0" w:line="240" w:lineRule="auto"/>
              <w:rPr>
                <w:rFonts w:eastAsia="Arial Unicode MS" w:cs="Arial"/>
                <w:szCs w:val="18"/>
                <w:highlight w:val="yellow"/>
                <w:lang w:eastAsia="ar-SA"/>
              </w:rPr>
            </w:pPr>
            <w:r w:rsidRPr="00240C72">
              <w:rPr>
                <w:rFonts w:eastAsia="Arial Unicode MS" w:cs="Arial"/>
                <w:szCs w:val="18"/>
                <w:highlight w:val="yellow"/>
                <w:lang w:eastAsia="ar-SA"/>
              </w:rPr>
              <w:t>LATE</w:t>
            </w:r>
          </w:p>
        </w:tc>
      </w:tr>
      <w:tr w:rsidR="00240C72" w:rsidRPr="00A75C05" w14:paraId="0F0F6AB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A3A87A1" w14:textId="77777777" w:rsidR="00240C72" w:rsidRPr="00A75C05" w:rsidRDefault="00240C72" w:rsidP="009A7C1C">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2720E2B" w14:textId="7081B2B7" w:rsidR="00240C72" w:rsidRPr="00851ED5" w:rsidRDefault="00D042C8" w:rsidP="009A7C1C">
            <w:pPr>
              <w:snapToGrid w:val="0"/>
              <w:spacing w:after="0" w:line="240" w:lineRule="auto"/>
              <w:rPr>
                <w:rFonts w:cs="Arial"/>
              </w:rPr>
            </w:pPr>
            <w:hyperlink r:id="rId44" w:history="1">
              <w:r w:rsidRPr="00D042C8">
                <w:rPr>
                  <w:rStyle w:val="Hyperlink"/>
                  <w:rFonts w:cs="Arial"/>
                </w:rPr>
                <w:t>S1-180204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C9669ED" w14:textId="77777777" w:rsidR="00240C72" w:rsidRPr="00A75C05" w:rsidRDefault="00240C72" w:rsidP="009A7C1C">
            <w:pPr>
              <w:snapToGrid w:val="0"/>
              <w:spacing w:after="0" w:line="240" w:lineRule="auto"/>
            </w:pPr>
            <w: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16A8EED" w14:textId="77777777" w:rsidR="00240C72" w:rsidRPr="00A75C05" w:rsidRDefault="00240C72" w:rsidP="009A7C1C">
            <w:pPr>
              <w:snapToGrid w:val="0"/>
              <w:spacing w:after="0" w:line="240" w:lineRule="auto"/>
            </w:pPr>
            <w:r>
              <w:t>LS on UE WLAN MAC address inclusion in E911 location information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FF9EE2B" w14:textId="77777777" w:rsidR="00240C72" w:rsidRPr="00A75C05" w:rsidRDefault="00240C72" w:rsidP="009A7C1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232B9D2" w14:textId="34EC4416" w:rsidR="00240C72" w:rsidRPr="00240C72" w:rsidRDefault="00240C72" w:rsidP="009A7C1C">
            <w:pPr>
              <w:spacing w:after="0" w:line="240" w:lineRule="auto"/>
              <w:rPr>
                <w:rFonts w:eastAsia="Arial Unicode MS" w:cs="Arial"/>
                <w:szCs w:val="18"/>
                <w:highlight w:val="yellow"/>
                <w:lang w:eastAsia="ar-SA"/>
              </w:rPr>
            </w:pPr>
            <w:r w:rsidRPr="00240C72">
              <w:rPr>
                <w:rFonts w:eastAsia="Arial Unicode MS" w:cs="Arial"/>
                <w:szCs w:val="18"/>
                <w:highlight w:val="yellow"/>
                <w:lang w:eastAsia="ar-SA"/>
              </w:rPr>
              <w:t>LATE</w:t>
            </w:r>
          </w:p>
        </w:tc>
      </w:tr>
      <w:tr w:rsidR="00EB58B0" w:rsidRPr="00B04844" w14:paraId="644413FD" w14:textId="77777777" w:rsidTr="00407C78">
        <w:trPr>
          <w:trHeight w:val="293"/>
        </w:trPr>
        <w:tc>
          <w:tcPr>
            <w:tcW w:w="14499" w:type="dxa"/>
            <w:gridSpan w:val="13"/>
            <w:tcBorders>
              <w:bottom w:val="single" w:sz="4" w:space="0" w:color="auto"/>
            </w:tcBorders>
            <w:shd w:val="clear" w:color="auto" w:fill="F2F2F2"/>
          </w:tcPr>
          <w:p w14:paraId="38EC8200" w14:textId="7D2A6534" w:rsidR="00EB58B0" w:rsidRPr="00F45489" w:rsidRDefault="004C2502"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Selective disabling radio technologies</w:t>
            </w:r>
          </w:p>
        </w:tc>
      </w:tr>
      <w:tr w:rsidR="00EB58B0" w:rsidRPr="00A75C05" w14:paraId="1B25928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E567F06"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753E185" w14:textId="2FF513D5" w:rsidR="00EB58B0" w:rsidRPr="00851ED5" w:rsidRDefault="009A7C1C" w:rsidP="00407C78">
            <w:pPr>
              <w:snapToGrid w:val="0"/>
              <w:spacing w:after="0" w:line="240" w:lineRule="auto"/>
              <w:rPr>
                <w:rFonts w:cs="Arial"/>
              </w:rPr>
            </w:pPr>
            <w:hyperlink r:id="rId45" w:history="1">
              <w:r w:rsidR="00EB58B0" w:rsidRPr="00F17BE7">
                <w:rPr>
                  <w:rStyle w:val="Hyperlink"/>
                  <w:rFonts w:cs="Arial"/>
                </w:rPr>
                <w:t>S1-18</w:t>
              </w:r>
              <w:r w:rsidR="00F17BE7" w:rsidRPr="00F17BE7">
                <w:rPr>
                  <w:rStyle w:val="Hyperlink"/>
                  <w:rFonts w:cs="Arial"/>
                </w:rPr>
                <w:t>0224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7FF8B14" w14:textId="5FC6B66A" w:rsidR="00EB58B0" w:rsidRPr="00A75C05" w:rsidRDefault="00EB58B0" w:rsidP="00407C78">
            <w:pPr>
              <w:snapToGrid w:val="0"/>
              <w:spacing w:after="0" w:line="240" w:lineRule="auto"/>
            </w:pPr>
            <w:r>
              <w:t>C1-</w:t>
            </w:r>
            <w:r w:rsidR="004C2502">
              <w:t>180711</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18736FD" w14:textId="27160545" w:rsidR="00EB58B0" w:rsidRPr="00A75C05" w:rsidRDefault="00EB58B0" w:rsidP="00407C78">
            <w:pPr>
              <w:snapToGrid w:val="0"/>
              <w:spacing w:after="0" w:line="240" w:lineRule="auto"/>
            </w:pPr>
            <w:r w:rsidRPr="00980A9A">
              <w:rPr>
                <w:rFonts w:cs="Arial"/>
                <w:bCs/>
              </w:rPr>
              <w:t xml:space="preserve">LS on </w:t>
            </w:r>
            <w:r w:rsidR="004C2502">
              <w:rPr>
                <w:rFonts w:cs="Arial"/>
                <w:bCs/>
              </w:rPr>
              <w:t>selectively disabling radio access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B554EA5"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2B6D566" w14:textId="77777777" w:rsidR="00EB58B0" w:rsidRPr="00A75C05" w:rsidRDefault="00EB58B0" w:rsidP="00407C78">
            <w:pPr>
              <w:spacing w:after="0" w:line="240" w:lineRule="auto"/>
              <w:rPr>
                <w:rFonts w:eastAsia="Arial Unicode MS" w:cs="Arial"/>
                <w:szCs w:val="18"/>
                <w:lang w:eastAsia="ar-SA"/>
              </w:rPr>
            </w:pPr>
          </w:p>
        </w:tc>
      </w:tr>
      <w:tr w:rsidR="00EB58B0" w:rsidRPr="00A75C05" w14:paraId="165D477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5C550F1" w14:textId="77777777" w:rsidR="00EB58B0" w:rsidRPr="00A75C05" w:rsidRDefault="00EB58B0" w:rsidP="00407C78">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DBED556" w14:textId="419FBFDA" w:rsidR="00EB58B0" w:rsidRPr="00851ED5" w:rsidRDefault="009A7C1C" w:rsidP="00407C78">
            <w:pPr>
              <w:snapToGrid w:val="0"/>
              <w:spacing w:after="0" w:line="240" w:lineRule="auto"/>
              <w:rPr>
                <w:rFonts w:cs="Arial"/>
              </w:rPr>
            </w:pPr>
            <w:hyperlink r:id="rId46" w:history="1">
              <w:r w:rsidR="00EB58B0" w:rsidRPr="00001F24">
                <w:rPr>
                  <w:rStyle w:val="Hyperlink"/>
                  <w:rFonts w:cs="Arial"/>
                </w:rPr>
                <w:t>S1-180199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D0B2F64" w14:textId="77777777" w:rsidR="00EB58B0" w:rsidRPr="00A75C05" w:rsidRDefault="00EB58B0" w:rsidP="00407C78">
            <w:pPr>
              <w:snapToGrid w:val="0"/>
              <w:spacing w:after="0" w:line="240" w:lineRule="auto"/>
            </w:pPr>
            <w:r>
              <w:t>Ericsson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125DF93" w14:textId="77777777" w:rsidR="00EB58B0" w:rsidRPr="00A75C05" w:rsidRDefault="00EB58B0" w:rsidP="00407C78">
            <w:pPr>
              <w:snapToGrid w:val="0"/>
              <w:spacing w:after="0" w:line="240" w:lineRule="auto"/>
            </w:pPr>
            <w:r w:rsidRPr="004D36FE">
              <w:t>[DRAFT] Reply LS on selectively disabling legacy radio technologies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4FEF8D9" w14:textId="77777777" w:rsidR="00EB58B0" w:rsidRPr="00A75C05" w:rsidRDefault="00EB58B0"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49D6CA2" w14:textId="77777777" w:rsidR="00EB58B0" w:rsidRPr="00A75C05" w:rsidRDefault="00EB58B0" w:rsidP="00407C78">
            <w:pPr>
              <w:spacing w:after="0" w:line="240" w:lineRule="auto"/>
              <w:rPr>
                <w:rFonts w:eastAsia="Arial Unicode MS" w:cs="Arial"/>
                <w:szCs w:val="18"/>
                <w:lang w:eastAsia="ar-SA"/>
              </w:rPr>
            </w:pPr>
            <w:r>
              <w:rPr>
                <w:rFonts w:eastAsia="Arial Unicode MS" w:cs="Arial"/>
                <w:szCs w:val="18"/>
                <w:lang w:eastAsia="ar-SA"/>
              </w:rPr>
              <w:t>Response to C1-180711</w:t>
            </w:r>
          </w:p>
        </w:tc>
      </w:tr>
      <w:tr w:rsidR="00407C78" w:rsidRPr="00E025E0" w14:paraId="15F0C31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6F8BFF7" w14:textId="77777777" w:rsidR="00407C78" w:rsidRPr="00407C78" w:rsidRDefault="00407C78" w:rsidP="00407C78">
            <w:pPr>
              <w:snapToGrid w:val="0"/>
              <w:spacing w:after="0" w:line="240" w:lineRule="auto"/>
              <w:rPr>
                <w:rFonts w:eastAsia="Times New Roman" w:cs="Arial"/>
                <w:szCs w:val="18"/>
                <w:lang w:eastAsia="ar-SA"/>
              </w:rPr>
            </w:pPr>
            <w:r w:rsidRPr="00407C78">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FE941C4" w14:textId="22ACEB90" w:rsidR="00407C78" w:rsidRPr="00407C78" w:rsidRDefault="009A7C1C" w:rsidP="00407C78">
            <w:pPr>
              <w:snapToGrid w:val="0"/>
              <w:spacing w:after="0" w:line="240" w:lineRule="auto"/>
              <w:rPr>
                <w:rFonts w:eastAsia="Times New Roman" w:cs="Arial"/>
                <w:szCs w:val="18"/>
                <w:lang w:eastAsia="ar-SA"/>
              </w:rPr>
            </w:pPr>
            <w:hyperlink r:id="rId47" w:history="1">
              <w:r w:rsidR="00407C78" w:rsidRPr="00F17BE7">
                <w:rPr>
                  <w:rStyle w:val="Hyperlink"/>
                  <w:rFonts w:eastAsia="Times New Roman" w:cs="Arial"/>
                  <w:szCs w:val="18"/>
                  <w:lang w:eastAsia="ar-SA"/>
                </w:rPr>
                <w:t>S1-180201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28CF0A5" w14:textId="77777777" w:rsidR="00407C78" w:rsidRPr="00407C78" w:rsidRDefault="00407C78" w:rsidP="00407C78">
            <w:pPr>
              <w:snapToGrid w:val="0"/>
              <w:spacing w:after="0" w:line="240" w:lineRule="auto"/>
              <w:rPr>
                <w:rFonts w:eastAsia="Times New Roman" w:cs="Arial"/>
                <w:szCs w:val="18"/>
                <w:lang w:eastAsia="ar-SA"/>
              </w:rPr>
            </w:pPr>
            <w:r w:rsidRPr="00407C78">
              <w:rPr>
                <w:rFonts w:eastAsia="Times New Roman" w:cs="Arial"/>
                <w:szCs w:val="18"/>
                <w:lang w:eastAsia="ar-SA"/>
              </w:rPr>
              <w:t>Ericsson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3F8A7E8" w14:textId="77777777" w:rsidR="00407C78" w:rsidRPr="00407C78" w:rsidRDefault="00407C78" w:rsidP="00407C78">
            <w:pPr>
              <w:snapToGrid w:val="0"/>
              <w:spacing w:after="0" w:line="240" w:lineRule="auto"/>
              <w:rPr>
                <w:rFonts w:eastAsia="Times New Roman" w:cs="Arial"/>
                <w:szCs w:val="18"/>
                <w:lang w:eastAsia="ar-SA"/>
              </w:rPr>
            </w:pPr>
            <w:r w:rsidRPr="00407C78">
              <w:t xml:space="preserve">CR22.011v16.0.0: </w:t>
            </w:r>
            <w:r w:rsidRPr="00407C78">
              <w:rPr>
                <w:noProof/>
              </w:rPr>
              <w:t>Selective Legacy Radio Disabling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54E5170" w14:textId="1438B86B" w:rsidR="00407C78" w:rsidRPr="00407C78" w:rsidRDefault="00407C78"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446C40D" w14:textId="77777777" w:rsidR="00407C78" w:rsidRDefault="00407C78" w:rsidP="00407C78">
            <w:pPr>
              <w:snapToGrid w:val="0"/>
              <w:spacing w:after="0" w:line="240" w:lineRule="auto"/>
              <w:rPr>
                <w:rFonts w:eastAsia="Times New Roman" w:cs="Arial"/>
                <w:szCs w:val="18"/>
                <w:lang w:val="en-US" w:eastAsia="ar-SA"/>
              </w:rPr>
            </w:pPr>
            <w:r w:rsidRPr="00407C78">
              <w:rPr>
                <w:rFonts w:eastAsia="Times New Roman" w:cs="Arial"/>
                <w:szCs w:val="18"/>
                <w:lang w:val="en-US" w:eastAsia="ar-SA"/>
              </w:rPr>
              <w:t xml:space="preserve">WI code </w:t>
            </w:r>
            <w:r w:rsidRPr="00407C78">
              <w:rPr>
                <w:noProof/>
              </w:rPr>
              <w:t>TEI16</w:t>
            </w:r>
            <w:r w:rsidRPr="00407C78">
              <w:rPr>
                <w:rFonts w:eastAsia="Times New Roman" w:cs="Arial"/>
                <w:szCs w:val="18"/>
                <w:lang w:val="en-US" w:eastAsia="ar-SA"/>
              </w:rPr>
              <w:t xml:space="preserve"> Rel-16 CR0275R- Cat B</w:t>
            </w:r>
          </w:p>
          <w:p w14:paraId="38970D94" w14:textId="712A65A6" w:rsidR="00407C78" w:rsidRPr="00407C78" w:rsidRDefault="00407C78" w:rsidP="00407C78">
            <w:pPr>
              <w:snapToGrid w:val="0"/>
              <w:spacing w:after="0" w:line="240" w:lineRule="auto"/>
              <w:rPr>
                <w:rFonts w:eastAsia="Times New Roman" w:cs="Arial"/>
                <w:szCs w:val="18"/>
                <w:lang w:eastAsia="ar-SA"/>
              </w:rPr>
            </w:pPr>
            <w:r>
              <w:rPr>
                <w:rFonts w:eastAsia="Times New Roman" w:cs="Arial"/>
                <w:szCs w:val="18"/>
                <w:lang w:eastAsia="ar-SA"/>
              </w:rPr>
              <w:t>Moved from 6.4</w:t>
            </w:r>
          </w:p>
        </w:tc>
      </w:tr>
      <w:tr w:rsidR="00240C72" w:rsidRPr="00A75C05" w14:paraId="62FBC92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A3EBCEB" w14:textId="77777777" w:rsidR="00240C72" w:rsidRPr="00A75C05" w:rsidRDefault="00240C72" w:rsidP="009A7C1C">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3E25A83" w14:textId="302EF34D" w:rsidR="00240C72" w:rsidRPr="00851ED5" w:rsidRDefault="009A7C1C" w:rsidP="009A7C1C">
            <w:pPr>
              <w:snapToGrid w:val="0"/>
              <w:spacing w:after="0" w:line="240" w:lineRule="auto"/>
              <w:rPr>
                <w:rFonts w:cs="Arial"/>
              </w:rPr>
            </w:pPr>
            <w:hyperlink r:id="rId48" w:history="1">
              <w:r w:rsidR="00240C72" w:rsidRPr="00240C72">
                <w:rPr>
                  <w:rStyle w:val="Hyperlink"/>
                  <w:rFonts w:cs="Arial"/>
                </w:rPr>
                <w:t>S1-180278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DB736F1" w14:textId="44F005AE" w:rsidR="00240C72" w:rsidRPr="00A75C05" w:rsidRDefault="00240C72" w:rsidP="009A7C1C">
            <w:pPr>
              <w:snapToGrid w:val="0"/>
              <w:spacing w:after="0" w:line="240" w:lineRule="auto"/>
            </w:pPr>
            <w: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8C3B635" w14:textId="26C404EB" w:rsidR="00240C72" w:rsidRPr="00A75C05" w:rsidRDefault="00240C72" w:rsidP="009A7C1C">
            <w:pPr>
              <w:snapToGrid w:val="0"/>
              <w:spacing w:after="0" w:line="240" w:lineRule="auto"/>
            </w:pPr>
            <w:r>
              <w:t>Proposed answer to C1-180711</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731F66F" w14:textId="77777777" w:rsidR="00240C72" w:rsidRPr="00A75C05" w:rsidRDefault="00240C72" w:rsidP="009A7C1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90C00FB" w14:textId="77777777" w:rsidR="00240C72" w:rsidRDefault="00240C72" w:rsidP="009A7C1C">
            <w:pPr>
              <w:spacing w:after="0" w:line="240" w:lineRule="auto"/>
              <w:rPr>
                <w:rFonts w:eastAsia="Arial Unicode MS" w:cs="Arial"/>
                <w:szCs w:val="18"/>
                <w:lang w:eastAsia="ar-SA"/>
              </w:rPr>
            </w:pPr>
            <w:r>
              <w:rPr>
                <w:rFonts w:eastAsia="Arial Unicode MS" w:cs="Arial"/>
                <w:szCs w:val="18"/>
                <w:lang w:eastAsia="ar-SA"/>
              </w:rPr>
              <w:t>Response to C1-180711</w:t>
            </w:r>
          </w:p>
          <w:p w14:paraId="22C7B873" w14:textId="06A17AA1" w:rsidR="00240C72" w:rsidRPr="00A75C05" w:rsidRDefault="00240C72" w:rsidP="009A7C1C">
            <w:pPr>
              <w:spacing w:after="0" w:line="240" w:lineRule="auto"/>
              <w:rPr>
                <w:rFonts w:eastAsia="Arial Unicode MS" w:cs="Arial"/>
                <w:szCs w:val="18"/>
                <w:lang w:eastAsia="ar-SA"/>
              </w:rPr>
            </w:pPr>
            <w:r w:rsidRPr="00240C72">
              <w:rPr>
                <w:rFonts w:eastAsia="Arial Unicode MS" w:cs="Arial"/>
                <w:szCs w:val="18"/>
                <w:highlight w:val="yellow"/>
                <w:lang w:eastAsia="ar-SA"/>
              </w:rPr>
              <w:t>LATE</w:t>
            </w:r>
          </w:p>
        </w:tc>
      </w:tr>
      <w:tr w:rsidR="002E17BF" w:rsidRPr="00B04844" w14:paraId="47CE71F4" w14:textId="77777777" w:rsidTr="00407C78">
        <w:trPr>
          <w:trHeight w:val="293"/>
        </w:trPr>
        <w:tc>
          <w:tcPr>
            <w:tcW w:w="14499" w:type="dxa"/>
            <w:gridSpan w:val="13"/>
            <w:tcBorders>
              <w:bottom w:val="single" w:sz="4" w:space="0" w:color="auto"/>
            </w:tcBorders>
            <w:shd w:val="clear" w:color="auto" w:fill="F2F2F2"/>
          </w:tcPr>
          <w:p w14:paraId="4637052D" w14:textId="77777777" w:rsidR="002E17BF" w:rsidRPr="00F45489" w:rsidRDefault="002E17BF"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CAV</w:t>
            </w:r>
          </w:p>
        </w:tc>
      </w:tr>
      <w:tr w:rsidR="002E17BF" w:rsidRPr="002969A7" w14:paraId="7811607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5F678FA"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B8BF8C4" w14:textId="5E910B2E" w:rsidR="002E17BF" w:rsidRPr="002969A7" w:rsidRDefault="009A7C1C" w:rsidP="00407C78">
            <w:pPr>
              <w:snapToGrid w:val="0"/>
              <w:spacing w:after="0" w:line="240" w:lineRule="auto"/>
              <w:rPr>
                <w:rFonts w:eastAsia="Times New Roman" w:cs="Arial"/>
                <w:szCs w:val="18"/>
                <w:lang w:eastAsia="ar-SA"/>
              </w:rPr>
            </w:pPr>
            <w:hyperlink r:id="rId49" w:history="1">
              <w:r w:rsidR="002E17BF" w:rsidRPr="00001F24">
                <w:rPr>
                  <w:rStyle w:val="Hyperlink"/>
                  <w:rFonts w:eastAsia="Times New Roman" w:cs="Arial"/>
                  <w:szCs w:val="18"/>
                  <w:lang w:eastAsia="ar-SA"/>
                </w:rPr>
                <w:t>S1-180208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3D37142" w14:textId="77777777" w:rsidR="002E17BF" w:rsidRPr="002969A7"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IIC Liaison Working Group</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1ACED23" w14:textId="77777777" w:rsidR="002E17BF" w:rsidRPr="002969A7" w:rsidRDefault="002E17BF" w:rsidP="00407C78">
            <w:pPr>
              <w:snapToGrid w:val="0"/>
              <w:spacing w:after="0" w:line="240" w:lineRule="auto"/>
              <w:rPr>
                <w:rFonts w:eastAsia="Times New Roman" w:cs="Arial"/>
                <w:szCs w:val="18"/>
                <w:lang w:eastAsia="ar-SA"/>
              </w:rPr>
            </w:pPr>
            <w:r w:rsidRPr="002969A7">
              <w:rPr>
                <w:rFonts w:eastAsia="Times New Roman" w:cs="Arial"/>
                <w:szCs w:val="18"/>
                <w:lang w:eastAsia="ar-SA"/>
              </w:rPr>
              <w:t>LS to establish collaboration between IIC and 3GPP</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2120A71"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92769C3" w14:textId="77777777" w:rsidR="002E17BF" w:rsidRPr="002969A7" w:rsidRDefault="002E17BF" w:rsidP="00407C78">
            <w:pPr>
              <w:snapToGrid w:val="0"/>
              <w:spacing w:after="0" w:line="240" w:lineRule="auto"/>
              <w:rPr>
                <w:rFonts w:eastAsia="Times New Roman" w:cs="Arial"/>
                <w:szCs w:val="18"/>
                <w:lang w:eastAsia="ar-SA"/>
              </w:rPr>
            </w:pPr>
          </w:p>
        </w:tc>
      </w:tr>
      <w:tr w:rsidR="002E17BF" w:rsidRPr="00A75C05" w14:paraId="7D52E9E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DAD999B"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7EA9EF6" w14:textId="2EEE29CA" w:rsidR="002E17BF" w:rsidRPr="00851ED5" w:rsidRDefault="009A7C1C" w:rsidP="00407C78">
            <w:pPr>
              <w:snapToGrid w:val="0"/>
              <w:spacing w:after="0" w:line="240" w:lineRule="auto"/>
              <w:rPr>
                <w:rFonts w:cs="Arial"/>
              </w:rPr>
            </w:pPr>
            <w:hyperlink r:id="rId50" w:history="1">
              <w:r w:rsidR="002E17BF" w:rsidRPr="00001F24">
                <w:rPr>
                  <w:rStyle w:val="Hyperlink"/>
                  <w:rFonts w:cs="Arial"/>
                </w:rPr>
                <w:t>S1-180172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EE0FA11" w14:textId="77777777" w:rsidR="002E17BF" w:rsidRPr="00A75C05" w:rsidRDefault="002E17BF" w:rsidP="00407C78">
            <w:pPr>
              <w:snapToGrid w:val="0"/>
              <w:spacing w:after="0" w:line="240" w:lineRule="auto"/>
            </w:pPr>
            <w: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7E62895" w14:textId="77777777" w:rsidR="002E17BF" w:rsidRPr="00A75C05" w:rsidRDefault="002E17BF" w:rsidP="00407C78">
            <w:pPr>
              <w:snapToGrid w:val="0"/>
              <w:spacing w:after="0" w:line="240" w:lineRule="auto"/>
            </w:pPr>
            <w:r>
              <w:rPr>
                <w:rFonts w:cs="Arial"/>
                <w:bCs/>
              </w:rPr>
              <w:t>Draft R</w:t>
            </w:r>
            <w:r w:rsidRPr="00807052">
              <w:rPr>
                <w:rFonts w:cs="Arial"/>
                <w:bCs/>
              </w:rPr>
              <w:t>eply LS t</w:t>
            </w:r>
            <w:r w:rsidRPr="00807052">
              <w:rPr>
                <w:rFonts w:cs="Arial"/>
                <w:lang w:val="en-US"/>
              </w:rPr>
              <w:t>o establish collaboration between IIC and 3GPP</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3AF9DC5"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3444689" w14:textId="77777777" w:rsidR="002E17BF" w:rsidRPr="00A75C05" w:rsidRDefault="002E17BF" w:rsidP="00407C78">
            <w:pPr>
              <w:spacing w:after="0" w:line="240" w:lineRule="auto"/>
              <w:rPr>
                <w:rFonts w:eastAsia="Arial Unicode MS" w:cs="Arial"/>
                <w:szCs w:val="18"/>
                <w:lang w:eastAsia="ar-SA"/>
              </w:rPr>
            </w:pPr>
            <w:r>
              <w:rPr>
                <w:rFonts w:eastAsia="Arial Unicode MS" w:cs="Arial"/>
                <w:szCs w:val="18"/>
                <w:lang w:eastAsia="ar-SA"/>
              </w:rPr>
              <w:t>Response to IIC</w:t>
            </w:r>
          </w:p>
        </w:tc>
      </w:tr>
      <w:tr w:rsidR="002E17BF" w:rsidRPr="00B04844" w14:paraId="7159A33B" w14:textId="77777777" w:rsidTr="00407C78">
        <w:trPr>
          <w:trHeight w:val="293"/>
        </w:trPr>
        <w:tc>
          <w:tcPr>
            <w:tcW w:w="14499" w:type="dxa"/>
            <w:gridSpan w:val="13"/>
            <w:tcBorders>
              <w:bottom w:val="single" w:sz="4" w:space="0" w:color="auto"/>
            </w:tcBorders>
            <w:shd w:val="clear" w:color="auto" w:fill="F2F2F2"/>
          </w:tcPr>
          <w:p w14:paraId="0E691BBC" w14:textId="77777777" w:rsidR="002E17BF" w:rsidRPr="00F45489" w:rsidRDefault="002E17BF"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5G Voice Service Continuity</w:t>
            </w:r>
          </w:p>
        </w:tc>
      </w:tr>
      <w:tr w:rsidR="002E17BF" w:rsidRPr="00A75C05" w14:paraId="39ABA1C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6D80785"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8A5412B" w14:textId="5CBC36FB" w:rsidR="002E17BF" w:rsidRPr="00851ED5" w:rsidRDefault="009A7C1C" w:rsidP="00407C78">
            <w:pPr>
              <w:snapToGrid w:val="0"/>
              <w:spacing w:after="0" w:line="240" w:lineRule="auto"/>
              <w:rPr>
                <w:rFonts w:cs="Arial"/>
              </w:rPr>
            </w:pPr>
            <w:hyperlink r:id="rId51" w:history="1">
              <w:r w:rsidR="002E17BF" w:rsidRPr="00001F24">
                <w:rPr>
                  <w:rStyle w:val="Hyperlink"/>
                  <w:rFonts w:cs="Arial"/>
                </w:rPr>
                <w:t>S1-180211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6C2163D" w14:textId="77777777" w:rsidR="002E17BF" w:rsidRPr="00A75C05" w:rsidRDefault="002E17BF" w:rsidP="00407C78">
            <w:pPr>
              <w:snapToGrid w:val="0"/>
              <w:spacing w:after="0" w:line="240" w:lineRule="auto"/>
            </w:pPr>
            <w:r w:rsidRPr="002969A7">
              <w:t>RP-172823</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EDC19AD" w14:textId="77777777" w:rsidR="002E17BF" w:rsidRPr="00A75C05" w:rsidRDefault="002E17BF" w:rsidP="00407C78">
            <w:pPr>
              <w:snapToGrid w:val="0"/>
              <w:spacing w:after="0" w:line="240" w:lineRule="auto"/>
            </w:pPr>
            <w:r w:rsidRPr="007B65CF">
              <w:rPr>
                <w:rFonts w:cs="Arial"/>
                <w:bCs/>
              </w:rPr>
              <w:t xml:space="preserve">LS on </w:t>
            </w:r>
            <w:r>
              <w:rPr>
                <w:rFonts w:cs="Arial"/>
                <w:bCs/>
              </w:rPr>
              <w:t>interworking mechanisms</w:t>
            </w:r>
            <w:r w:rsidRPr="007B65CF">
              <w:rPr>
                <w:rFonts w:cs="Arial"/>
                <w:bCs/>
              </w:rPr>
              <w:t xml:space="preserve"> </w:t>
            </w:r>
            <w:r>
              <w:rPr>
                <w:rFonts w:cs="Arial"/>
                <w:bCs/>
              </w:rPr>
              <w:t>between 5G System and legacy RATs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CD1AA89"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2881574" w14:textId="77777777" w:rsidR="002E17BF" w:rsidRPr="00A75C05" w:rsidRDefault="002E17BF" w:rsidP="00407C78">
            <w:pPr>
              <w:spacing w:after="0" w:line="240" w:lineRule="auto"/>
              <w:rPr>
                <w:rFonts w:eastAsia="Arial Unicode MS" w:cs="Arial"/>
                <w:szCs w:val="18"/>
                <w:lang w:eastAsia="ar-SA"/>
              </w:rPr>
            </w:pPr>
          </w:p>
        </w:tc>
      </w:tr>
      <w:tr w:rsidR="002E17BF" w:rsidRPr="00A75C05" w14:paraId="7090181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86A8107"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8E4AE53" w14:textId="72A49A14" w:rsidR="002E17BF" w:rsidRPr="00851ED5" w:rsidRDefault="009A7C1C" w:rsidP="00407C78">
            <w:pPr>
              <w:snapToGrid w:val="0"/>
              <w:spacing w:after="0" w:line="240" w:lineRule="auto"/>
              <w:rPr>
                <w:rFonts w:cs="Arial"/>
              </w:rPr>
            </w:pPr>
            <w:hyperlink r:id="rId52" w:history="1">
              <w:r w:rsidR="002E17BF" w:rsidRPr="00001F24">
                <w:rPr>
                  <w:rStyle w:val="Hyperlink"/>
                  <w:rFonts w:cs="Arial"/>
                </w:rPr>
                <w:t>S1-180218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8009C9C" w14:textId="77777777" w:rsidR="002E17BF" w:rsidRPr="00A75C05" w:rsidRDefault="002E17BF" w:rsidP="00407C78">
            <w:pPr>
              <w:snapToGrid w:val="0"/>
              <w:spacing w:after="0" w:line="240" w:lineRule="auto"/>
            </w:pPr>
            <w:r>
              <w:t>SP-171078</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A85139E" w14:textId="77777777" w:rsidR="002E17BF" w:rsidRPr="00A75C05" w:rsidRDefault="002E17BF" w:rsidP="00407C78">
            <w:pPr>
              <w:snapToGrid w:val="0"/>
              <w:spacing w:after="0" w:line="240" w:lineRule="auto"/>
            </w:pPr>
            <w:r w:rsidRPr="00964151">
              <w:rPr>
                <w:rFonts w:cs="Arial"/>
              </w:rPr>
              <w:t>Response</w:t>
            </w:r>
            <w:r>
              <w:rPr>
                <w:rFonts w:cs="Arial" w:hint="eastAsia"/>
                <w:lang w:eastAsia="zh-CN"/>
              </w:rPr>
              <w:t xml:space="preserve"> </w:t>
            </w:r>
            <w:r>
              <w:rPr>
                <w:rFonts w:cs="Arial"/>
                <w:bCs/>
              </w:rPr>
              <w:t>LS on voice service continuity from 5G to 2/3G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E4E737B"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2B122C7" w14:textId="77777777" w:rsidR="002E17BF" w:rsidRPr="00A75C05" w:rsidRDefault="002E17BF" w:rsidP="00407C78">
            <w:pPr>
              <w:spacing w:after="0" w:line="240" w:lineRule="auto"/>
              <w:rPr>
                <w:rFonts w:eastAsia="Arial Unicode MS" w:cs="Arial"/>
                <w:szCs w:val="18"/>
                <w:lang w:eastAsia="ar-SA"/>
              </w:rPr>
            </w:pPr>
          </w:p>
        </w:tc>
      </w:tr>
      <w:tr w:rsidR="00F970DF" w:rsidRPr="00B04844" w14:paraId="7A1C7325" w14:textId="77777777" w:rsidTr="00407C78">
        <w:trPr>
          <w:trHeight w:val="293"/>
        </w:trPr>
        <w:tc>
          <w:tcPr>
            <w:tcW w:w="14499" w:type="dxa"/>
            <w:gridSpan w:val="13"/>
            <w:tcBorders>
              <w:bottom w:val="single" w:sz="4" w:space="0" w:color="auto"/>
            </w:tcBorders>
            <w:shd w:val="clear" w:color="auto" w:fill="F2F2F2"/>
          </w:tcPr>
          <w:p w14:paraId="7591EC20" w14:textId="4B33B70C" w:rsidR="00F970DF" w:rsidRPr="00F45489" w:rsidRDefault="00F970DF"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Slicing</w:t>
            </w:r>
          </w:p>
        </w:tc>
      </w:tr>
      <w:tr w:rsidR="00F970DF" w:rsidRPr="00A75C05" w14:paraId="0DC63CD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CD7DE35" w14:textId="77777777" w:rsidR="00F970DF" w:rsidRPr="00A75C05" w:rsidRDefault="00F970DF"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0746A34" w14:textId="56B01FDA" w:rsidR="00F970DF" w:rsidRPr="00851ED5" w:rsidRDefault="009A7C1C" w:rsidP="00407C78">
            <w:pPr>
              <w:snapToGrid w:val="0"/>
              <w:spacing w:after="0" w:line="240" w:lineRule="auto"/>
              <w:rPr>
                <w:rFonts w:cs="Arial"/>
              </w:rPr>
            </w:pPr>
            <w:hyperlink r:id="rId53" w:history="1">
              <w:r w:rsidR="00F970DF" w:rsidRPr="00001F24">
                <w:rPr>
                  <w:rStyle w:val="Hyperlink"/>
                  <w:rFonts w:cs="Arial"/>
                </w:rPr>
                <w:t>S1-180215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D1B034A" w14:textId="77777777" w:rsidR="00F970DF" w:rsidRPr="00A75C05" w:rsidRDefault="00F970DF" w:rsidP="00407C78">
            <w:pPr>
              <w:snapToGrid w:val="0"/>
              <w:spacing w:after="0" w:line="240" w:lineRule="auto"/>
            </w:pPr>
            <w:r w:rsidRPr="00761AEB">
              <w:t>S5-176500</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05A02C6" w14:textId="77777777" w:rsidR="00F970DF" w:rsidRPr="00A75C05" w:rsidRDefault="00F970DF" w:rsidP="00407C78">
            <w:pPr>
              <w:snapToGrid w:val="0"/>
              <w:spacing w:after="0" w:line="240" w:lineRule="auto"/>
            </w:pPr>
            <w:r w:rsidRPr="006F13A6">
              <w:rPr>
                <w:rFonts w:cs="Arial"/>
                <w:bCs/>
                <w:color w:val="000000"/>
              </w:rPr>
              <w:t>LS on roles related to network slicing management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8295E6A" w14:textId="77777777" w:rsidR="00F970DF" w:rsidRPr="00A75C05" w:rsidRDefault="00F970D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617E557" w14:textId="77777777" w:rsidR="00F970DF" w:rsidRPr="00A75C05" w:rsidRDefault="00F970DF" w:rsidP="00407C78">
            <w:pPr>
              <w:spacing w:after="0" w:line="240" w:lineRule="auto"/>
              <w:rPr>
                <w:rFonts w:eastAsia="Arial Unicode MS" w:cs="Arial"/>
                <w:szCs w:val="18"/>
                <w:lang w:eastAsia="ar-SA"/>
              </w:rPr>
            </w:pPr>
          </w:p>
        </w:tc>
      </w:tr>
      <w:tr w:rsidR="00F970DF" w:rsidRPr="00A75C05" w14:paraId="18E4075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978A376" w14:textId="77777777" w:rsidR="00F970DF" w:rsidRPr="00A75C05" w:rsidRDefault="00F970D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423BBE3" w14:textId="1A868C75" w:rsidR="00F970DF" w:rsidRPr="00851ED5" w:rsidRDefault="009A7C1C" w:rsidP="00407C78">
            <w:pPr>
              <w:snapToGrid w:val="0"/>
              <w:spacing w:after="0" w:line="240" w:lineRule="auto"/>
              <w:rPr>
                <w:rFonts w:cs="Arial"/>
              </w:rPr>
            </w:pPr>
            <w:hyperlink r:id="rId54" w:history="1">
              <w:r w:rsidR="00F970DF" w:rsidRPr="00001F24">
                <w:rPr>
                  <w:rStyle w:val="Hyperlink"/>
                  <w:rFonts w:cs="Arial"/>
                </w:rPr>
                <w:t>S1-180205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9EBBB06" w14:textId="77777777" w:rsidR="00F970DF" w:rsidRPr="00A75C05" w:rsidRDefault="00F970DF" w:rsidP="00407C78">
            <w:pPr>
              <w:snapToGrid w:val="0"/>
              <w:spacing w:after="0" w:line="240" w:lineRule="auto"/>
            </w:pPr>
            <w:r>
              <w:t>C4-176299</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3729A91" w14:textId="77777777" w:rsidR="00F970DF" w:rsidRPr="00A75C05" w:rsidRDefault="00F970DF" w:rsidP="00407C78">
            <w:pPr>
              <w:snapToGrid w:val="0"/>
              <w:spacing w:after="0" w:line="240" w:lineRule="auto"/>
            </w:pPr>
            <w:r w:rsidRPr="00D21EA4">
              <w:rPr>
                <w:rFonts w:cs="Arial"/>
                <w:lang w:val="it-IT"/>
              </w:rPr>
              <w:t xml:space="preserve">Reply </w:t>
            </w:r>
            <w:r w:rsidRPr="006D4ED2">
              <w:rPr>
                <w:rFonts w:cs="Arial"/>
                <w:lang w:val="it-IT"/>
              </w:rPr>
              <w:t xml:space="preserve">LS </w:t>
            </w:r>
            <w:r>
              <w:rPr>
                <w:rFonts w:cs="Arial"/>
                <w:lang w:val="it-IT"/>
              </w:rPr>
              <w:t>on Standardised Slice Service Types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EA067CA" w14:textId="77777777" w:rsidR="00F970DF" w:rsidRPr="00A75C05" w:rsidRDefault="00F970D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ABABCA5" w14:textId="77777777" w:rsidR="00F970DF" w:rsidRPr="00A75C05" w:rsidRDefault="00F970DF" w:rsidP="00407C78">
            <w:pPr>
              <w:spacing w:after="0" w:line="240" w:lineRule="auto"/>
              <w:rPr>
                <w:rFonts w:eastAsia="Arial Unicode MS" w:cs="Arial"/>
                <w:szCs w:val="18"/>
                <w:lang w:eastAsia="ar-SA"/>
              </w:rPr>
            </w:pPr>
          </w:p>
        </w:tc>
      </w:tr>
      <w:tr w:rsidR="00FC5053" w:rsidRPr="00B04844" w14:paraId="67575BBA" w14:textId="77777777" w:rsidTr="00517FBA">
        <w:trPr>
          <w:trHeight w:val="293"/>
        </w:trPr>
        <w:tc>
          <w:tcPr>
            <w:tcW w:w="14499" w:type="dxa"/>
            <w:gridSpan w:val="13"/>
            <w:tcBorders>
              <w:bottom w:val="single" w:sz="4" w:space="0" w:color="auto"/>
            </w:tcBorders>
            <w:shd w:val="clear" w:color="auto" w:fill="F2F2F2"/>
          </w:tcPr>
          <w:p w14:paraId="709D8DD7" w14:textId="6DC329E2" w:rsidR="00FC5053" w:rsidRPr="00F45489" w:rsidRDefault="00FC5053" w:rsidP="00517FB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PARLOS</w:t>
            </w:r>
          </w:p>
        </w:tc>
      </w:tr>
      <w:tr w:rsidR="00FC5053" w:rsidRPr="00A75C05" w14:paraId="05B616B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295105C" w14:textId="77777777" w:rsidR="00FC5053" w:rsidRPr="00A75C05" w:rsidRDefault="00FC5053" w:rsidP="00517FBA">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BA1A0AB" w14:textId="6D70D527" w:rsidR="00FC5053" w:rsidRPr="00F17BE7" w:rsidRDefault="009A7C1C" w:rsidP="00517FBA">
            <w:pPr>
              <w:snapToGrid w:val="0"/>
              <w:spacing w:after="0" w:line="240" w:lineRule="auto"/>
              <w:rPr>
                <w:rFonts w:cs="Arial"/>
              </w:rPr>
            </w:pPr>
            <w:hyperlink r:id="rId55" w:history="1">
              <w:r w:rsidR="00FC5053" w:rsidRPr="00F17BE7">
                <w:rPr>
                  <w:rStyle w:val="Hyperlink"/>
                  <w:rFonts w:cs="Arial"/>
                </w:rPr>
                <w:t>S1-18</w:t>
              </w:r>
              <w:r w:rsidR="00F17BE7" w:rsidRPr="00F17BE7">
                <w:rPr>
                  <w:rStyle w:val="Hyperlink"/>
                  <w:rFonts w:cs="Arial"/>
                </w:rPr>
                <w:t>0225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29D94B7" w14:textId="77777777" w:rsidR="00FC5053" w:rsidRPr="00A75C05" w:rsidRDefault="00FC5053" w:rsidP="00517FBA">
            <w:pPr>
              <w:snapToGrid w:val="0"/>
              <w:spacing w:after="0" w:line="240" w:lineRule="auto"/>
            </w:pPr>
            <w:r>
              <w:t>S3-180347</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25F0D17" w14:textId="77777777" w:rsidR="00FC5053" w:rsidRPr="00A75C05" w:rsidRDefault="00FC5053" w:rsidP="00517FBA">
            <w:pPr>
              <w:snapToGrid w:val="0"/>
              <w:spacing w:after="0" w:line="240" w:lineRule="auto"/>
            </w:pPr>
            <w:r>
              <w:t>Reply LS on clarification on Restricted Operator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38618AE" w14:textId="77777777" w:rsidR="00FC5053" w:rsidRPr="00A75C05" w:rsidRDefault="00FC5053" w:rsidP="00517FB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A6D7F35" w14:textId="77777777" w:rsidR="00FC5053" w:rsidRPr="00A75C05" w:rsidRDefault="00FC5053" w:rsidP="00517FBA">
            <w:pPr>
              <w:spacing w:after="0" w:line="240" w:lineRule="auto"/>
              <w:rPr>
                <w:rFonts w:eastAsia="Arial Unicode MS" w:cs="Arial"/>
                <w:szCs w:val="18"/>
                <w:lang w:eastAsia="ar-SA"/>
              </w:rPr>
            </w:pPr>
          </w:p>
        </w:tc>
      </w:tr>
      <w:tr w:rsidR="00FC5053" w:rsidRPr="00A75C05" w14:paraId="2AFBCE1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808080"/>
          </w:tcPr>
          <w:p w14:paraId="4CAC9838" w14:textId="77777777" w:rsidR="00FC5053" w:rsidRPr="004309FB" w:rsidRDefault="00FC5053" w:rsidP="00517FBA">
            <w:pPr>
              <w:snapToGrid w:val="0"/>
              <w:spacing w:after="0" w:line="240" w:lineRule="auto"/>
              <w:rPr>
                <w:rFonts w:eastAsia="Times New Roman" w:cs="Arial"/>
                <w:szCs w:val="18"/>
                <w:lang w:eastAsia="ar-SA"/>
              </w:rPr>
            </w:pPr>
            <w:r w:rsidRPr="004309FB">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808080"/>
          </w:tcPr>
          <w:p w14:paraId="1458774F" w14:textId="3C75E6C0" w:rsidR="00FC5053" w:rsidRPr="004309FB" w:rsidRDefault="009A7C1C" w:rsidP="00517FBA">
            <w:pPr>
              <w:snapToGrid w:val="0"/>
              <w:spacing w:after="0" w:line="240" w:lineRule="auto"/>
              <w:rPr>
                <w:rFonts w:cs="Arial"/>
              </w:rPr>
            </w:pPr>
            <w:hyperlink r:id="rId56" w:history="1">
              <w:r w:rsidR="00FC5053" w:rsidRPr="004309FB">
                <w:rPr>
                  <w:rStyle w:val="Hyperlink"/>
                  <w:rFonts w:cs="Arial"/>
                  <w:color w:val="auto"/>
                </w:rPr>
                <w:t>S1-18</w:t>
              </w:r>
              <w:r w:rsidR="00F17BE7" w:rsidRPr="004309FB">
                <w:rPr>
                  <w:rStyle w:val="Hyperlink"/>
                  <w:rFonts w:cs="Arial"/>
                  <w:color w:val="auto"/>
                </w:rPr>
                <w:t>0226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808080"/>
          </w:tcPr>
          <w:p w14:paraId="20E5D8CF" w14:textId="5856E183" w:rsidR="00FC5053" w:rsidRPr="004309FB" w:rsidRDefault="00FC5053" w:rsidP="00517FBA">
            <w:pPr>
              <w:snapToGrid w:val="0"/>
              <w:spacing w:after="0" w:line="240" w:lineRule="auto"/>
            </w:pPr>
            <w:r w:rsidRPr="004309FB">
              <w:t>S</w:t>
            </w:r>
            <w:r w:rsidR="00F86355" w:rsidRPr="004309FB">
              <w:t>2</w:t>
            </w:r>
            <w:r w:rsidRPr="004309FB">
              <w:t>-18</w:t>
            </w:r>
            <w:r w:rsidR="00F86355" w:rsidRPr="004309FB">
              <w:t>1045</w:t>
            </w:r>
          </w:p>
        </w:tc>
        <w:tc>
          <w:tcPr>
            <w:tcW w:w="4578" w:type="dxa"/>
            <w:gridSpan w:val="3"/>
            <w:tcBorders>
              <w:top w:val="single" w:sz="4" w:space="0" w:color="auto"/>
              <w:left w:val="single" w:sz="4" w:space="0" w:color="auto"/>
              <w:bottom w:val="single" w:sz="4" w:space="0" w:color="auto"/>
              <w:right w:val="single" w:sz="4" w:space="0" w:color="auto"/>
            </w:tcBorders>
            <w:shd w:val="clear" w:color="auto" w:fill="808080"/>
          </w:tcPr>
          <w:p w14:paraId="2CBB3F23" w14:textId="77777777" w:rsidR="00FC5053" w:rsidRPr="004309FB" w:rsidRDefault="00FC5053" w:rsidP="00517FBA">
            <w:pPr>
              <w:snapToGrid w:val="0"/>
              <w:spacing w:after="0" w:line="240" w:lineRule="auto"/>
            </w:pPr>
            <w:r w:rsidRPr="004309FB">
              <w:t>Reply LS on clarification on Restricted Operator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808080"/>
          </w:tcPr>
          <w:p w14:paraId="2671F590" w14:textId="3EE43D11" w:rsidR="00FC5053" w:rsidRPr="004309FB" w:rsidRDefault="004309FB" w:rsidP="00517FBA">
            <w:pPr>
              <w:snapToGrid w:val="0"/>
              <w:spacing w:after="0" w:line="240" w:lineRule="auto"/>
              <w:rPr>
                <w:rFonts w:eastAsia="Times New Roman" w:cs="Arial"/>
                <w:szCs w:val="18"/>
                <w:lang w:eastAsia="ar-SA"/>
              </w:rPr>
            </w:pPr>
            <w:r w:rsidRPr="004309FB">
              <w:rPr>
                <w:rFonts w:eastAsia="Times New Roman" w:cs="Arial"/>
                <w:szCs w:val="18"/>
                <w:lang w:eastAsia="ar-SA"/>
              </w:rPr>
              <w:t>Withdrawn</w:t>
            </w:r>
          </w:p>
        </w:tc>
        <w:tc>
          <w:tcPr>
            <w:tcW w:w="3079" w:type="dxa"/>
            <w:gridSpan w:val="4"/>
            <w:tcBorders>
              <w:top w:val="single" w:sz="4" w:space="0" w:color="auto"/>
              <w:left w:val="single" w:sz="4" w:space="0" w:color="auto"/>
              <w:bottom w:val="single" w:sz="4" w:space="0" w:color="auto"/>
              <w:right w:val="single" w:sz="4" w:space="0" w:color="auto"/>
            </w:tcBorders>
            <w:shd w:val="clear" w:color="auto" w:fill="808080"/>
          </w:tcPr>
          <w:p w14:paraId="7CE6529A" w14:textId="77777777" w:rsidR="00FC5053" w:rsidRPr="004309FB" w:rsidRDefault="00FC5053" w:rsidP="00517FBA">
            <w:pPr>
              <w:spacing w:after="0" w:line="240" w:lineRule="auto"/>
              <w:rPr>
                <w:rFonts w:eastAsia="Arial Unicode MS" w:cs="Arial"/>
                <w:szCs w:val="18"/>
                <w:lang w:eastAsia="ar-SA"/>
              </w:rPr>
            </w:pPr>
          </w:p>
        </w:tc>
      </w:tr>
      <w:tr w:rsidR="004309FB" w:rsidRPr="00A75C05" w14:paraId="0D9C767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BCD66FC" w14:textId="77777777" w:rsidR="004309FB" w:rsidRPr="00A75C05" w:rsidRDefault="004309FB" w:rsidP="004309FB">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1F4B0A2" w14:textId="35C4896F" w:rsidR="004309FB" w:rsidRPr="00F17BE7" w:rsidRDefault="004309FB" w:rsidP="004309FB">
            <w:pPr>
              <w:snapToGrid w:val="0"/>
              <w:spacing w:after="0" w:line="240" w:lineRule="auto"/>
              <w:rPr>
                <w:rFonts w:cs="Arial"/>
              </w:rPr>
            </w:pPr>
            <w:hyperlink r:id="rId57" w:history="1">
              <w:r w:rsidRPr="004309FB">
                <w:rPr>
                  <w:rStyle w:val="Hyperlink"/>
                  <w:rFonts w:cs="Arial"/>
                </w:rPr>
                <w:t>S1-180282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328FDA8" w14:textId="613CA29F" w:rsidR="004309FB" w:rsidRPr="00A75C05" w:rsidRDefault="004309FB" w:rsidP="004309FB">
            <w:pPr>
              <w:snapToGrid w:val="0"/>
              <w:spacing w:after="0" w:line="240" w:lineRule="auto"/>
            </w:pPr>
            <w:r>
              <w:t>S2-181407</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69808D3" w14:textId="77777777" w:rsidR="004309FB" w:rsidRPr="00A75C05" w:rsidRDefault="004309FB" w:rsidP="004309FB">
            <w:pPr>
              <w:snapToGrid w:val="0"/>
              <w:spacing w:after="0" w:line="240" w:lineRule="auto"/>
            </w:pPr>
            <w:r>
              <w:t>Reply LS on clarification on Restricted Operator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197449F" w14:textId="77777777" w:rsidR="004309FB" w:rsidRPr="00A75C05" w:rsidRDefault="004309FB" w:rsidP="004309FB">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330438E" w14:textId="77777777" w:rsidR="004309FB" w:rsidRPr="00A75C05" w:rsidRDefault="004309FB" w:rsidP="004309FB">
            <w:pPr>
              <w:spacing w:after="0" w:line="240" w:lineRule="auto"/>
              <w:rPr>
                <w:rFonts w:eastAsia="Arial Unicode MS" w:cs="Arial"/>
                <w:szCs w:val="18"/>
                <w:lang w:eastAsia="ar-SA"/>
              </w:rPr>
            </w:pPr>
          </w:p>
        </w:tc>
      </w:tr>
      <w:tr w:rsidR="00240C72" w:rsidRPr="00A75C05" w14:paraId="5E5F427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C71B98" w14:textId="50287131" w:rsidR="00240C72" w:rsidRPr="00A75C05" w:rsidRDefault="00240C72" w:rsidP="009A7C1C">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7A73A7" w14:textId="386A39EF" w:rsidR="00240C72" w:rsidRPr="00F17BE7" w:rsidRDefault="009A7C1C" w:rsidP="009A7C1C">
            <w:pPr>
              <w:snapToGrid w:val="0"/>
              <w:spacing w:after="0" w:line="240" w:lineRule="auto"/>
              <w:rPr>
                <w:rFonts w:cs="Arial"/>
              </w:rPr>
            </w:pPr>
            <w:hyperlink r:id="rId58" w:history="1">
              <w:r w:rsidR="00240C72" w:rsidRPr="00F17BE7">
                <w:rPr>
                  <w:rStyle w:val="Hyperlink"/>
                  <w:rFonts w:cs="Arial"/>
                </w:rPr>
                <w:t>S1-180</w:t>
              </w:r>
              <w:r w:rsidR="00240C72">
                <w:rPr>
                  <w:rStyle w:val="Hyperlink"/>
                  <w:rFonts w:cs="Arial"/>
                </w:rPr>
                <w:t>279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DB3BAEA" w14:textId="0A172C3C" w:rsidR="00240C72" w:rsidRPr="00A75C05" w:rsidRDefault="00240C72" w:rsidP="009A7C1C">
            <w:pPr>
              <w:snapToGrid w:val="0"/>
              <w:spacing w:after="0" w:line="240" w:lineRule="auto"/>
            </w:pPr>
            <w: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3167667" w14:textId="7B6A3E27" w:rsidR="00240C72" w:rsidRPr="00A75C05" w:rsidRDefault="00240C72" w:rsidP="009A7C1C">
            <w:pPr>
              <w:snapToGrid w:val="0"/>
              <w:spacing w:after="0" w:line="240" w:lineRule="auto"/>
            </w:pPr>
            <w:r>
              <w:t>Proposed answer to SA2 LS on PARLOS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C92D9F" w14:textId="77777777" w:rsidR="00240C72" w:rsidRPr="00A75C05" w:rsidRDefault="00240C72" w:rsidP="009A7C1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3E835A7" w14:textId="1475D4BF" w:rsidR="00240C72" w:rsidRPr="00A75C05" w:rsidRDefault="00240C72" w:rsidP="009A7C1C">
            <w:pPr>
              <w:spacing w:after="0" w:line="240" w:lineRule="auto"/>
              <w:rPr>
                <w:rFonts w:eastAsia="Arial Unicode MS" w:cs="Arial"/>
                <w:szCs w:val="18"/>
                <w:lang w:eastAsia="ar-SA"/>
              </w:rPr>
            </w:pPr>
            <w:r>
              <w:rPr>
                <w:rFonts w:eastAsia="Arial Unicode MS" w:cs="Arial"/>
                <w:szCs w:val="18"/>
                <w:lang w:eastAsia="ar-SA"/>
              </w:rPr>
              <w:t>Response to S2-181</w:t>
            </w:r>
            <w:r w:rsidR="004309FB">
              <w:rPr>
                <w:rFonts w:eastAsia="Arial Unicode MS" w:cs="Arial"/>
                <w:szCs w:val="18"/>
                <w:lang w:eastAsia="ar-SA"/>
              </w:rPr>
              <w:t>407</w:t>
            </w:r>
            <w:r>
              <w:rPr>
                <w:rFonts w:eastAsia="Arial Unicode MS" w:cs="Arial"/>
                <w:szCs w:val="18"/>
                <w:lang w:eastAsia="ar-SA"/>
              </w:rPr>
              <w:t xml:space="preserve"> and S3-180347</w:t>
            </w:r>
          </w:p>
        </w:tc>
      </w:tr>
      <w:tr w:rsidR="00F970DF" w:rsidRPr="00B04844" w14:paraId="63BA533D" w14:textId="77777777" w:rsidTr="00407C78">
        <w:trPr>
          <w:trHeight w:val="293"/>
        </w:trPr>
        <w:tc>
          <w:tcPr>
            <w:tcW w:w="14499" w:type="dxa"/>
            <w:gridSpan w:val="13"/>
            <w:tcBorders>
              <w:bottom w:val="single" w:sz="4" w:space="0" w:color="auto"/>
            </w:tcBorders>
            <w:shd w:val="clear" w:color="auto" w:fill="F2F2F2"/>
          </w:tcPr>
          <w:p w14:paraId="34A61D2F" w14:textId="2E48F8F7" w:rsidR="00F970DF" w:rsidRPr="00F45489" w:rsidRDefault="00F970DF" w:rsidP="00407C7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2E17BF" w:rsidRPr="00A75C05" w14:paraId="2AD1811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22F1C27"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457CDD3" w14:textId="2A299AC9" w:rsidR="002E17BF" w:rsidRPr="00851ED5" w:rsidRDefault="009A7C1C" w:rsidP="00407C78">
            <w:pPr>
              <w:snapToGrid w:val="0"/>
              <w:spacing w:after="0" w:line="240" w:lineRule="auto"/>
              <w:rPr>
                <w:rFonts w:cs="Arial"/>
              </w:rPr>
            </w:pPr>
            <w:hyperlink r:id="rId59" w:history="1">
              <w:r w:rsidR="002E17BF" w:rsidRPr="00001F24">
                <w:rPr>
                  <w:rStyle w:val="Hyperlink"/>
                  <w:rFonts w:cs="Arial"/>
                </w:rPr>
                <w:t>S1-180210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77FE056" w14:textId="77777777" w:rsidR="002E17BF" w:rsidRPr="00A75C05" w:rsidRDefault="002E17BF" w:rsidP="00407C78">
            <w:pPr>
              <w:snapToGrid w:val="0"/>
              <w:spacing w:after="0" w:line="240" w:lineRule="auto"/>
            </w:pPr>
            <w:r>
              <w:t>R2-1714248</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FCDFE0F" w14:textId="77777777" w:rsidR="002E17BF" w:rsidRPr="00A75C05" w:rsidRDefault="002E17BF" w:rsidP="00407C78">
            <w:pPr>
              <w:snapToGrid w:val="0"/>
              <w:spacing w:after="0" w:line="240" w:lineRule="auto"/>
            </w:pPr>
            <w:r>
              <w:rPr>
                <w:rFonts w:cs="Arial"/>
                <w:bCs/>
              </w:rPr>
              <w:t>Reply LS on C</w:t>
            </w:r>
            <w:r w:rsidRPr="005C6084">
              <w:rPr>
                <w:rFonts w:cs="Arial"/>
                <w:bCs/>
              </w:rPr>
              <w:t>ertification/License and Identification of Aerial Vehicles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C9875D7"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FEDA4A1" w14:textId="77777777" w:rsidR="002E17BF" w:rsidRPr="00A75C05" w:rsidRDefault="002E17BF" w:rsidP="00407C78">
            <w:pPr>
              <w:spacing w:after="0" w:line="240" w:lineRule="auto"/>
              <w:rPr>
                <w:rFonts w:eastAsia="Arial Unicode MS" w:cs="Arial"/>
                <w:szCs w:val="18"/>
                <w:lang w:eastAsia="ar-SA"/>
              </w:rPr>
            </w:pPr>
            <w:r>
              <w:rPr>
                <w:rFonts w:eastAsia="Arial Unicode MS" w:cs="Arial"/>
                <w:szCs w:val="18"/>
                <w:lang w:eastAsia="ar-SA"/>
              </w:rPr>
              <w:t>Response to S1-174512</w:t>
            </w:r>
          </w:p>
        </w:tc>
      </w:tr>
      <w:tr w:rsidR="00645321" w:rsidRPr="00A75C05" w14:paraId="259F0E5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E75C5D3"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TO</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7332CC9" w14:textId="477A6F48" w:rsidR="00645321" w:rsidRPr="00851ED5" w:rsidRDefault="009A7C1C" w:rsidP="00407C78">
            <w:pPr>
              <w:snapToGrid w:val="0"/>
              <w:spacing w:after="0" w:line="240" w:lineRule="auto"/>
              <w:rPr>
                <w:rFonts w:cs="Arial"/>
              </w:rPr>
            </w:pPr>
            <w:hyperlink r:id="rId60" w:history="1">
              <w:r w:rsidR="00645321" w:rsidRPr="00001F24">
                <w:rPr>
                  <w:rStyle w:val="Hyperlink"/>
                  <w:rFonts w:cs="Arial"/>
                </w:rPr>
                <w:t>S1-180217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149DBAF" w14:textId="77777777" w:rsidR="00645321" w:rsidRPr="00A75C05" w:rsidRDefault="00645321" w:rsidP="00407C78">
            <w:pPr>
              <w:snapToGrid w:val="0"/>
              <w:spacing w:after="0" w:line="240" w:lineRule="auto"/>
            </w:pPr>
            <w:r>
              <w:t>ITU SG13-LS044</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97D990C" w14:textId="77777777" w:rsidR="00645321" w:rsidRPr="00A75C05" w:rsidRDefault="00645321" w:rsidP="00407C78">
            <w:pPr>
              <w:snapToGrid w:val="0"/>
              <w:spacing w:after="0" w:line="240" w:lineRule="auto"/>
            </w:pPr>
            <w:r w:rsidRPr="00D32904">
              <w:rPr>
                <w:lang w:val="fr-CH"/>
              </w:rPr>
              <w:t>LS on Draft Recommendation Y.IMT2020-BM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2653E58"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1159FC5" w14:textId="77777777" w:rsidR="00645321" w:rsidRPr="00A75C05" w:rsidRDefault="00645321" w:rsidP="00407C78">
            <w:pPr>
              <w:spacing w:after="0" w:line="240" w:lineRule="auto"/>
              <w:rPr>
                <w:rFonts w:eastAsia="Arial Unicode MS" w:cs="Arial"/>
                <w:szCs w:val="18"/>
                <w:lang w:eastAsia="ar-SA"/>
              </w:rPr>
            </w:pPr>
          </w:p>
        </w:tc>
      </w:tr>
      <w:tr w:rsidR="00240C72" w:rsidRPr="00A75C05" w14:paraId="74FB349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CF2C53C" w14:textId="5143239C" w:rsidR="00240C72" w:rsidRPr="00A75C05" w:rsidRDefault="00240C72" w:rsidP="009A7C1C">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8858D94" w14:textId="61CAAE1A" w:rsidR="00240C72" w:rsidRPr="00851ED5" w:rsidRDefault="009A7C1C" w:rsidP="009A7C1C">
            <w:pPr>
              <w:snapToGrid w:val="0"/>
              <w:spacing w:after="0" w:line="240" w:lineRule="auto"/>
              <w:rPr>
                <w:rFonts w:cs="Arial"/>
              </w:rPr>
            </w:pPr>
            <w:hyperlink r:id="rId61" w:history="1">
              <w:r w:rsidR="00240C72" w:rsidRPr="00001F24">
                <w:rPr>
                  <w:rStyle w:val="Hyperlink"/>
                  <w:rFonts w:cs="Arial"/>
                </w:rPr>
                <w:t>S1-180204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6952720" w14:textId="77777777" w:rsidR="00240C72" w:rsidRPr="00A75C05" w:rsidRDefault="00240C72" w:rsidP="009A7C1C">
            <w:pPr>
              <w:snapToGrid w:val="0"/>
              <w:spacing w:after="0" w:line="240" w:lineRule="auto"/>
            </w:pPr>
            <w:r w:rsidRPr="004D36FE">
              <w:t>C1-180708</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30AF7F3" w14:textId="77777777" w:rsidR="00240C72" w:rsidRPr="00A75C05" w:rsidRDefault="00240C72" w:rsidP="009A7C1C">
            <w:pPr>
              <w:snapToGrid w:val="0"/>
              <w:spacing w:after="0" w:line="240" w:lineRule="auto"/>
            </w:pPr>
            <w:r w:rsidRPr="004D36FE">
              <w:t>CT1's chosen solution for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6D712E5" w14:textId="77777777" w:rsidR="00240C72" w:rsidRPr="00A75C05" w:rsidRDefault="00240C72" w:rsidP="009A7C1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3FCD16D" w14:textId="77777777" w:rsidR="00240C72" w:rsidRPr="00A75C05" w:rsidRDefault="00240C72" w:rsidP="009A7C1C">
            <w:pPr>
              <w:spacing w:after="0" w:line="240" w:lineRule="auto"/>
              <w:rPr>
                <w:rFonts w:eastAsia="Arial Unicode MS" w:cs="Arial"/>
                <w:szCs w:val="18"/>
                <w:lang w:eastAsia="ar-SA"/>
              </w:rPr>
            </w:pPr>
          </w:p>
        </w:tc>
      </w:tr>
      <w:tr w:rsidR="002E17BF" w:rsidRPr="00A75C05" w14:paraId="5D0F0CD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64FD3F2"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82D3E4" w14:textId="53DA0F18" w:rsidR="002E17BF" w:rsidRPr="00851ED5" w:rsidRDefault="009A7C1C" w:rsidP="00407C78">
            <w:pPr>
              <w:snapToGrid w:val="0"/>
              <w:spacing w:after="0" w:line="240" w:lineRule="auto"/>
              <w:rPr>
                <w:rFonts w:cs="Arial"/>
              </w:rPr>
            </w:pPr>
            <w:hyperlink r:id="rId62" w:history="1">
              <w:r w:rsidR="002E17BF" w:rsidRPr="00001F24">
                <w:rPr>
                  <w:rStyle w:val="Hyperlink"/>
                  <w:rFonts w:cs="Arial"/>
                </w:rPr>
                <w:t>S1-180204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90797A8" w14:textId="77777777" w:rsidR="002E17BF" w:rsidRPr="00A75C05" w:rsidRDefault="002E17BF" w:rsidP="00407C78">
            <w:pPr>
              <w:snapToGrid w:val="0"/>
              <w:spacing w:after="0" w:line="240" w:lineRule="auto"/>
            </w:pPr>
            <w:r w:rsidRPr="004D36FE">
              <w:t>C1-180708</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3521353" w14:textId="77777777" w:rsidR="002E17BF" w:rsidRPr="00A75C05" w:rsidRDefault="002E17BF" w:rsidP="00407C78">
            <w:pPr>
              <w:snapToGrid w:val="0"/>
              <w:spacing w:after="0" w:line="240" w:lineRule="auto"/>
            </w:pPr>
            <w:r w:rsidRPr="004D36FE">
              <w:t>CT1's chosen solution for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EBC2467"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2CD67AC" w14:textId="77777777" w:rsidR="002E17BF" w:rsidRPr="00A75C05" w:rsidRDefault="002E17BF" w:rsidP="00407C78">
            <w:pPr>
              <w:spacing w:after="0" w:line="240" w:lineRule="auto"/>
              <w:rPr>
                <w:rFonts w:eastAsia="Arial Unicode MS" w:cs="Arial"/>
                <w:szCs w:val="18"/>
                <w:lang w:eastAsia="ar-SA"/>
              </w:rPr>
            </w:pPr>
          </w:p>
        </w:tc>
      </w:tr>
      <w:tr w:rsidR="002E17BF" w:rsidRPr="00A75C05" w14:paraId="5B3D0B8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AD647A6"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9875CE9" w14:textId="257B7A4D" w:rsidR="002E17BF" w:rsidRPr="00851ED5" w:rsidRDefault="009A7C1C" w:rsidP="00407C78">
            <w:pPr>
              <w:snapToGrid w:val="0"/>
              <w:spacing w:after="0" w:line="240" w:lineRule="auto"/>
              <w:rPr>
                <w:rFonts w:cs="Arial"/>
              </w:rPr>
            </w:pPr>
            <w:hyperlink r:id="rId63" w:history="1">
              <w:r w:rsidR="002E17BF" w:rsidRPr="00001F24">
                <w:rPr>
                  <w:rStyle w:val="Hyperlink"/>
                  <w:rFonts w:cs="Arial"/>
                </w:rPr>
                <w:t>S1-180206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9041390" w14:textId="77777777" w:rsidR="002E17BF" w:rsidRPr="00A75C05" w:rsidRDefault="002E17BF" w:rsidP="00407C78">
            <w:pPr>
              <w:snapToGrid w:val="0"/>
              <w:spacing w:after="0" w:line="240" w:lineRule="auto"/>
            </w:pPr>
            <w:r>
              <w:t>C6-170696</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C6F48A4" w14:textId="77777777" w:rsidR="002E17BF" w:rsidRPr="00A75C05" w:rsidRDefault="002E17BF" w:rsidP="00407C78">
            <w:pPr>
              <w:snapToGrid w:val="0"/>
              <w:spacing w:after="0" w:line="240" w:lineRule="auto"/>
            </w:pPr>
            <w:r w:rsidRPr="008C5444">
              <w:rPr>
                <w:rFonts w:cs="Arial"/>
              </w:rPr>
              <w:t xml:space="preserve">LS </w:t>
            </w:r>
            <w:r>
              <w:rPr>
                <w:rFonts w:cs="Arial"/>
              </w:rPr>
              <w:t xml:space="preserve">on a potential USIM solution for </w:t>
            </w:r>
            <w:r>
              <w:rPr>
                <w:rFonts w:cs="Arial"/>
                <w:bCs/>
              </w:rPr>
              <w:t>PLMN and RAT selection policies for roaming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4428071"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6461FC1" w14:textId="77777777" w:rsidR="002E17BF" w:rsidRPr="00A75C05" w:rsidRDefault="002E17BF" w:rsidP="00407C78">
            <w:pPr>
              <w:spacing w:after="0" w:line="240" w:lineRule="auto"/>
              <w:rPr>
                <w:rFonts w:eastAsia="Arial Unicode MS" w:cs="Arial"/>
                <w:szCs w:val="18"/>
                <w:lang w:eastAsia="ar-SA"/>
              </w:rPr>
            </w:pPr>
          </w:p>
        </w:tc>
      </w:tr>
      <w:tr w:rsidR="002E17BF" w:rsidRPr="00A75C05" w14:paraId="31CA2CC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FEF05EA"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C2C8BD" w14:textId="5559B57F" w:rsidR="002E17BF" w:rsidRPr="00851ED5" w:rsidRDefault="009A7C1C" w:rsidP="00407C78">
            <w:pPr>
              <w:snapToGrid w:val="0"/>
              <w:spacing w:after="0" w:line="240" w:lineRule="auto"/>
              <w:rPr>
                <w:rFonts w:cs="Arial"/>
              </w:rPr>
            </w:pPr>
            <w:hyperlink r:id="rId64" w:history="1">
              <w:r w:rsidR="002E17BF" w:rsidRPr="00001F24">
                <w:rPr>
                  <w:rStyle w:val="Hyperlink"/>
                  <w:rFonts w:cs="Arial"/>
                </w:rPr>
                <w:t>S1-180207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E9BAF43" w14:textId="77777777" w:rsidR="002E17BF" w:rsidRPr="00A75C05" w:rsidRDefault="002E17BF" w:rsidP="00407C78">
            <w:pPr>
              <w:snapToGrid w:val="0"/>
              <w:spacing w:after="0" w:line="240" w:lineRule="auto"/>
            </w:pPr>
            <w:r>
              <w:t>GSMA DESS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59F6473" w14:textId="77777777" w:rsidR="002E17BF" w:rsidRPr="00A75C05" w:rsidRDefault="002E17BF" w:rsidP="00407C78">
            <w:pPr>
              <w:snapToGrid w:val="0"/>
              <w:spacing w:after="0" w:line="240" w:lineRule="auto"/>
            </w:pPr>
            <w:r>
              <w:t xml:space="preserve">Liaison Statement to 3GPP: </w:t>
            </w:r>
            <w:r w:rsidRPr="006252EB">
              <w:t>The IPX network and its implications for inter-PLMN security</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EDD51B7"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B94AD54" w14:textId="77777777" w:rsidR="002E17BF" w:rsidRPr="00A75C05" w:rsidRDefault="002E17BF" w:rsidP="00407C78">
            <w:pPr>
              <w:spacing w:after="0" w:line="240" w:lineRule="auto"/>
              <w:rPr>
                <w:rFonts w:eastAsia="Arial Unicode MS" w:cs="Arial"/>
                <w:szCs w:val="18"/>
                <w:lang w:eastAsia="ar-SA"/>
              </w:rPr>
            </w:pPr>
          </w:p>
        </w:tc>
      </w:tr>
      <w:tr w:rsidR="002E17BF" w:rsidRPr="00A75C05" w14:paraId="6656EB2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425CB01" w14:textId="77777777" w:rsidR="002E17BF" w:rsidRPr="00A75C05" w:rsidRDefault="002E17BF"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8E9BBFB" w14:textId="44D0EBE2" w:rsidR="002E17BF" w:rsidRPr="00851ED5" w:rsidRDefault="009A7C1C" w:rsidP="00407C78">
            <w:pPr>
              <w:snapToGrid w:val="0"/>
              <w:spacing w:after="0" w:line="240" w:lineRule="auto"/>
              <w:rPr>
                <w:rFonts w:cs="Arial"/>
              </w:rPr>
            </w:pPr>
            <w:hyperlink r:id="rId65" w:history="1">
              <w:r w:rsidR="002E17BF" w:rsidRPr="00001F24">
                <w:rPr>
                  <w:rStyle w:val="Hyperlink"/>
                  <w:rFonts w:cs="Arial"/>
                </w:rPr>
                <w:t>S1-180209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9DD6520" w14:textId="77777777" w:rsidR="002E17BF" w:rsidRPr="00A75C05" w:rsidRDefault="002E17BF" w:rsidP="00407C78">
            <w:pPr>
              <w:snapToGrid w:val="0"/>
              <w:spacing w:after="0" w:line="240" w:lineRule="auto"/>
            </w:pPr>
            <w:r>
              <w:t>R2-1714203</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D7D4768" w14:textId="77777777" w:rsidR="002E17BF" w:rsidRPr="00A75C05" w:rsidRDefault="002E17BF" w:rsidP="00407C78">
            <w:pPr>
              <w:snapToGrid w:val="0"/>
              <w:spacing w:after="0" w:line="240" w:lineRule="auto"/>
            </w:pPr>
            <w:r>
              <w:rPr>
                <w:rFonts w:cs="Arial"/>
                <w:bCs/>
              </w:rPr>
              <w:t>Reply LS on supported features by 5GC for E-UTRA connected to 5G CN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A291EE6" w14:textId="77777777" w:rsidR="002E17BF" w:rsidRPr="00A75C05" w:rsidRDefault="002E17BF"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6932748" w14:textId="77777777" w:rsidR="002E17BF" w:rsidRPr="00A75C05" w:rsidRDefault="002E17BF" w:rsidP="00407C78">
            <w:pPr>
              <w:spacing w:after="0" w:line="240" w:lineRule="auto"/>
              <w:rPr>
                <w:rFonts w:eastAsia="Arial Unicode MS" w:cs="Arial"/>
                <w:szCs w:val="18"/>
                <w:lang w:eastAsia="ar-SA"/>
              </w:rPr>
            </w:pPr>
          </w:p>
        </w:tc>
      </w:tr>
      <w:tr w:rsidR="00645321" w:rsidRPr="00A75C05" w14:paraId="54B8AF1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09AD8C6"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F7ADE00" w14:textId="0E9B13BD" w:rsidR="00645321" w:rsidRPr="00851ED5" w:rsidRDefault="009A7C1C" w:rsidP="00407C78">
            <w:pPr>
              <w:snapToGrid w:val="0"/>
              <w:spacing w:after="0" w:line="240" w:lineRule="auto"/>
              <w:rPr>
                <w:rFonts w:cs="Arial"/>
              </w:rPr>
            </w:pPr>
            <w:hyperlink r:id="rId66" w:history="1">
              <w:r w:rsidR="00645321" w:rsidRPr="00F17BE7">
                <w:rPr>
                  <w:rStyle w:val="Hyperlink"/>
                  <w:rFonts w:cs="Arial"/>
                </w:rPr>
                <w:t>S1-18</w:t>
              </w:r>
              <w:r w:rsidR="00F17BE7" w:rsidRPr="00F17BE7">
                <w:rPr>
                  <w:rStyle w:val="Hyperlink"/>
                  <w:rFonts w:cs="Arial"/>
                </w:rPr>
                <w:t>0227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7A37713" w14:textId="77777777" w:rsidR="00645321" w:rsidRPr="00A75C05" w:rsidRDefault="00645321" w:rsidP="00407C78">
            <w:pPr>
              <w:snapToGrid w:val="0"/>
              <w:spacing w:after="0" w:line="240" w:lineRule="auto"/>
            </w:pPr>
            <w:r>
              <w:t>S3-180865</w:t>
            </w:r>
            <w:bookmarkStart w:id="90" w:name="_GoBack"/>
            <w:bookmarkEnd w:id="90"/>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1BE760" w14:textId="77777777" w:rsidR="00645321" w:rsidRPr="00A75C05" w:rsidRDefault="00645321" w:rsidP="00407C78">
            <w:pPr>
              <w:snapToGrid w:val="0"/>
              <w:spacing w:after="0" w:line="240" w:lineRule="auto"/>
            </w:pPr>
            <w:r w:rsidRPr="00BE4603">
              <w:rPr>
                <w:rFonts w:cs="Arial"/>
                <w:bCs/>
              </w:rPr>
              <w:t xml:space="preserve">LS </w:t>
            </w:r>
            <w:r>
              <w:rPr>
                <w:rFonts w:cs="Arial"/>
                <w:bCs/>
              </w:rPr>
              <w:t>reply on Mapping of Conversational Services to 5G System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A880EB0"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0A8545A" w14:textId="77777777" w:rsidR="00645321" w:rsidRPr="00A75C05" w:rsidRDefault="00645321" w:rsidP="00407C78">
            <w:pPr>
              <w:spacing w:after="0" w:line="240" w:lineRule="auto"/>
              <w:rPr>
                <w:rFonts w:eastAsia="Arial Unicode MS" w:cs="Arial"/>
                <w:szCs w:val="18"/>
                <w:lang w:eastAsia="ar-SA"/>
              </w:rPr>
            </w:pPr>
          </w:p>
        </w:tc>
      </w:tr>
      <w:tr w:rsidR="00645321" w:rsidRPr="00A75C05" w14:paraId="1C44508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DBAFDE0"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9AA32B8" w14:textId="34BCFF59" w:rsidR="00645321" w:rsidRPr="00F17BE7" w:rsidRDefault="009A7C1C" w:rsidP="00407C78">
            <w:pPr>
              <w:snapToGrid w:val="0"/>
              <w:spacing w:after="0" w:line="240" w:lineRule="auto"/>
              <w:rPr>
                <w:rFonts w:cs="Arial"/>
              </w:rPr>
            </w:pPr>
            <w:hyperlink r:id="rId67" w:history="1">
              <w:r w:rsidR="00645321" w:rsidRPr="00F17BE7">
                <w:rPr>
                  <w:rStyle w:val="Hyperlink"/>
                  <w:rFonts w:cs="Arial"/>
                </w:rPr>
                <w:t>S1-18</w:t>
              </w:r>
              <w:r w:rsidR="00F17BE7" w:rsidRPr="00F17BE7">
                <w:rPr>
                  <w:rStyle w:val="Hyperlink"/>
                  <w:rFonts w:cs="Arial"/>
                </w:rPr>
                <w:t>0228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168AD75" w14:textId="77777777" w:rsidR="00645321" w:rsidRPr="00A75C05" w:rsidRDefault="00645321" w:rsidP="00407C78">
            <w:pPr>
              <w:snapToGrid w:val="0"/>
              <w:spacing w:after="0" w:line="240" w:lineRule="auto"/>
            </w:pPr>
            <w:r w:rsidRPr="004D36FE">
              <w:t>C1-1807</w:t>
            </w:r>
            <w:r>
              <w:t>10</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7D361EE" w14:textId="77777777" w:rsidR="00645321" w:rsidRPr="00A75C05" w:rsidRDefault="00645321" w:rsidP="00407C78">
            <w:pPr>
              <w:snapToGrid w:val="0"/>
              <w:spacing w:after="0" w:line="240" w:lineRule="auto"/>
            </w:pPr>
            <w:r>
              <w:t>LS on CN selection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360CE30"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3D2E267" w14:textId="77777777" w:rsidR="00645321" w:rsidRPr="00A75C05" w:rsidRDefault="00645321" w:rsidP="00407C78">
            <w:pPr>
              <w:spacing w:after="0" w:line="240" w:lineRule="auto"/>
              <w:rPr>
                <w:rFonts w:eastAsia="Arial Unicode MS" w:cs="Arial"/>
                <w:szCs w:val="18"/>
                <w:lang w:eastAsia="ar-SA"/>
              </w:rPr>
            </w:pPr>
          </w:p>
        </w:tc>
      </w:tr>
      <w:tr w:rsidR="00645321" w:rsidRPr="00A75C05" w14:paraId="1A281AC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D20CFC"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C48CD08" w14:textId="1202C68F" w:rsidR="00645321" w:rsidRPr="00F17BE7" w:rsidRDefault="009A7C1C" w:rsidP="00407C78">
            <w:pPr>
              <w:snapToGrid w:val="0"/>
              <w:spacing w:after="0" w:line="240" w:lineRule="auto"/>
              <w:rPr>
                <w:rFonts w:cs="Arial"/>
              </w:rPr>
            </w:pPr>
            <w:hyperlink r:id="rId68" w:history="1">
              <w:r w:rsidR="00645321" w:rsidRPr="00F17BE7">
                <w:rPr>
                  <w:rStyle w:val="Hyperlink"/>
                  <w:rFonts w:cs="Arial"/>
                </w:rPr>
                <w:t>S1-18</w:t>
              </w:r>
              <w:r w:rsidR="00F17BE7" w:rsidRPr="00F17BE7">
                <w:rPr>
                  <w:rStyle w:val="Hyperlink"/>
                  <w:rFonts w:cs="Arial"/>
                </w:rPr>
                <w:t>02</w:t>
              </w:r>
              <w:r w:rsidR="00F17BE7" w:rsidRPr="00F17BE7">
                <w:rPr>
                  <w:rStyle w:val="Hyperlink"/>
                  <w:rFonts w:cs="Arial"/>
                </w:rPr>
                <w:t>2</w:t>
              </w:r>
              <w:r w:rsidR="00F17BE7" w:rsidRPr="00F17BE7">
                <w:rPr>
                  <w:rStyle w:val="Hyperlink"/>
                  <w:rFonts w:cs="Arial"/>
                </w:rPr>
                <w:t>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FEE6932" w14:textId="77777777" w:rsidR="00645321" w:rsidRPr="00A75C05" w:rsidRDefault="00645321" w:rsidP="00407C78">
            <w:pPr>
              <w:snapToGrid w:val="0"/>
              <w:spacing w:after="0" w:line="240" w:lineRule="auto"/>
            </w:pPr>
            <w:r w:rsidRPr="004D36FE">
              <w:t>C1-1807</w:t>
            </w:r>
            <w:r>
              <w:t>61</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8469354" w14:textId="77777777" w:rsidR="00645321" w:rsidRPr="00A75C05" w:rsidRDefault="00645321" w:rsidP="00407C78">
            <w:pPr>
              <w:snapToGrid w:val="0"/>
              <w:spacing w:after="0" w:line="240" w:lineRule="auto"/>
            </w:pPr>
            <w:r>
              <w:t>Reply LS on PLMN and RAT selection policies for roaming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68EFA92"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62F9305" w14:textId="77777777" w:rsidR="00645321" w:rsidRPr="00A75C05" w:rsidRDefault="00645321" w:rsidP="00407C78">
            <w:pPr>
              <w:spacing w:after="0" w:line="240" w:lineRule="auto"/>
              <w:rPr>
                <w:rFonts w:eastAsia="Arial Unicode MS" w:cs="Arial"/>
                <w:szCs w:val="18"/>
                <w:lang w:eastAsia="ar-SA"/>
              </w:rPr>
            </w:pPr>
          </w:p>
        </w:tc>
      </w:tr>
      <w:tr w:rsidR="00645321" w:rsidRPr="00A75C05" w14:paraId="1F56DD3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F993192"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CC</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30F74A0" w14:textId="7E627843" w:rsidR="00645321" w:rsidRPr="00F17BE7" w:rsidRDefault="009A7C1C" w:rsidP="00407C78">
            <w:pPr>
              <w:snapToGrid w:val="0"/>
              <w:spacing w:after="0" w:line="240" w:lineRule="auto"/>
              <w:rPr>
                <w:rFonts w:cs="Arial"/>
              </w:rPr>
            </w:pPr>
            <w:hyperlink r:id="rId69" w:history="1">
              <w:r w:rsidR="00645321" w:rsidRPr="00F17BE7">
                <w:rPr>
                  <w:rStyle w:val="Hyperlink"/>
                  <w:rFonts w:cs="Arial"/>
                </w:rPr>
                <w:t>S1-18</w:t>
              </w:r>
              <w:r w:rsidR="00F17BE7" w:rsidRPr="00F17BE7">
                <w:rPr>
                  <w:rStyle w:val="Hyperlink"/>
                  <w:rFonts w:cs="Arial"/>
                </w:rPr>
                <w:t>0230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2F9D5A7" w14:textId="77777777" w:rsidR="00645321" w:rsidRPr="00A75C05" w:rsidRDefault="00645321" w:rsidP="00407C78">
            <w:pPr>
              <w:snapToGrid w:val="0"/>
              <w:spacing w:after="0" w:line="240" w:lineRule="auto"/>
            </w:pPr>
            <w:r>
              <w:t>S2-180865</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5860BA3" w14:textId="77777777" w:rsidR="00645321" w:rsidRPr="00A75C05" w:rsidRDefault="00645321" w:rsidP="00407C78">
            <w:pPr>
              <w:snapToGrid w:val="0"/>
              <w:spacing w:after="0" w:line="240" w:lineRule="auto"/>
            </w:pPr>
            <w:r w:rsidRPr="00BE4603">
              <w:rPr>
                <w:rFonts w:cs="Arial"/>
                <w:bCs/>
              </w:rPr>
              <w:t xml:space="preserve">LS </w:t>
            </w:r>
            <w:r>
              <w:rPr>
                <w:rFonts w:cs="Arial"/>
                <w:bCs/>
              </w:rPr>
              <w:t>reply on Mapping of Conversational Services to 5G System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2793DE2"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047D8D9" w14:textId="77777777" w:rsidR="00645321" w:rsidRPr="00A75C05" w:rsidRDefault="00645321" w:rsidP="00407C78">
            <w:pPr>
              <w:spacing w:after="0" w:line="240" w:lineRule="auto"/>
              <w:rPr>
                <w:rFonts w:eastAsia="Arial Unicode MS" w:cs="Arial"/>
                <w:szCs w:val="18"/>
                <w:lang w:eastAsia="ar-SA"/>
              </w:rPr>
            </w:pPr>
          </w:p>
        </w:tc>
      </w:tr>
      <w:tr w:rsidR="00645321" w:rsidRPr="00A75C05" w14:paraId="78BB8EB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DB0B7E3" w14:textId="77777777" w:rsidR="00645321" w:rsidRPr="00A75C05" w:rsidRDefault="00645321" w:rsidP="00407C78">
            <w:pPr>
              <w:snapToGrid w:val="0"/>
              <w:spacing w:after="0" w:line="240" w:lineRule="auto"/>
              <w:rPr>
                <w:rFonts w:eastAsia="Times New Roman" w:cs="Arial"/>
                <w:szCs w:val="18"/>
                <w:lang w:eastAsia="ar-SA"/>
              </w:rPr>
            </w:pPr>
            <w:r>
              <w:rPr>
                <w:rFonts w:eastAsia="Times New Roman" w:cs="Arial"/>
                <w:szCs w:val="18"/>
                <w:lang w:eastAsia="ar-SA"/>
              </w:rPr>
              <w:t>OUT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F8B27ED" w14:textId="3900DD46" w:rsidR="00645321" w:rsidRPr="00851ED5" w:rsidRDefault="009A7C1C" w:rsidP="00407C78">
            <w:pPr>
              <w:snapToGrid w:val="0"/>
              <w:spacing w:after="0" w:line="240" w:lineRule="auto"/>
              <w:rPr>
                <w:rFonts w:cs="Arial"/>
              </w:rPr>
            </w:pPr>
            <w:hyperlink r:id="rId70" w:history="1">
              <w:r w:rsidR="00645321" w:rsidRPr="00001F24">
                <w:rPr>
                  <w:rStyle w:val="Hyperlink"/>
                  <w:rFonts w:cs="Arial"/>
                </w:rPr>
                <w:t>S1-180198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8878C3C" w14:textId="77777777" w:rsidR="00645321" w:rsidRPr="00A75C05" w:rsidRDefault="00645321" w:rsidP="00407C78">
            <w:pPr>
              <w:snapToGrid w:val="0"/>
              <w:spacing w:after="0" w:line="240" w:lineRule="auto"/>
            </w:pPr>
            <w:r>
              <w:t>Orange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31BAB2B" w14:textId="77777777" w:rsidR="00645321" w:rsidRPr="00A75C05" w:rsidRDefault="00645321" w:rsidP="00407C78">
            <w:pPr>
              <w:snapToGrid w:val="0"/>
              <w:spacing w:after="0" w:line="240" w:lineRule="auto"/>
            </w:pPr>
            <w:r>
              <w:t>LS on legacy USIM in 5G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7827481" w14:textId="77777777" w:rsidR="00645321" w:rsidRPr="00A75C05" w:rsidRDefault="00645321"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2BC3149" w14:textId="77777777" w:rsidR="00645321" w:rsidRPr="00A75C05" w:rsidRDefault="00645321" w:rsidP="00407C78">
            <w:pPr>
              <w:spacing w:after="0" w:line="240" w:lineRule="auto"/>
              <w:rPr>
                <w:rFonts w:eastAsia="Arial Unicode MS" w:cs="Arial"/>
                <w:szCs w:val="18"/>
                <w:lang w:eastAsia="ar-SA"/>
              </w:rPr>
            </w:pPr>
            <w:r w:rsidRPr="00851ED5">
              <w:rPr>
                <w:rFonts w:eastAsia="Arial Unicode MS" w:cs="Arial"/>
                <w:szCs w:val="18"/>
                <w:highlight w:val="yellow"/>
                <w:lang w:eastAsia="ar-SA"/>
              </w:rPr>
              <w:t>NOT AVAILABLE</w:t>
            </w:r>
          </w:p>
        </w:tc>
      </w:tr>
      <w:tr w:rsidR="004D36FE" w:rsidRPr="00B04844" w14:paraId="58740D66" w14:textId="77777777" w:rsidTr="00566480">
        <w:trPr>
          <w:trHeight w:val="141"/>
        </w:trPr>
        <w:tc>
          <w:tcPr>
            <w:tcW w:w="14499" w:type="dxa"/>
            <w:gridSpan w:val="13"/>
            <w:shd w:val="clear" w:color="auto" w:fill="F2F2F2"/>
          </w:tcPr>
          <w:p w14:paraId="53149A66" w14:textId="726E13FA"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5B03EC" w:rsidRPr="00A75C05" w14:paraId="337F744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732F3CB" w14:textId="77777777" w:rsidR="005B03EC" w:rsidRPr="00A75C05" w:rsidRDefault="005B03EC"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8BFA89B" w14:textId="3054FB49" w:rsidR="005B03EC" w:rsidRPr="00851ED5" w:rsidRDefault="009A7C1C" w:rsidP="005B03EC">
            <w:pPr>
              <w:snapToGrid w:val="0"/>
              <w:spacing w:after="0" w:line="240" w:lineRule="auto"/>
              <w:rPr>
                <w:rFonts w:cs="Arial"/>
              </w:rPr>
            </w:pPr>
            <w:hyperlink r:id="rId71" w:history="1">
              <w:r w:rsidR="005B03EC" w:rsidRPr="00566480">
                <w:rPr>
                  <w:rStyle w:val="Hyperlink"/>
                  <w:rFonts w:cs="Arial"/>
                </w:rPr>
                <w:t>S1-180022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BB437DE" w14:textId="77777777" w:rsidR="005B03EC" w:rsidRPr="00A75C05" w:rsidRDefault="005B03EC" w:rsidP="005B03EC">
            <w:pPr>
              <w:snapToGrid w:val="0"/>
              <w:spacing w:after="0" w:line="240" w:lineRule="auto"/>
            </w:pPr>
            <w:r w:rsidRPr="005B03EC">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BD03FB3" w14:textId="77777777" w:rsidR="005B03EC" w:rsidRPr="00A75C05" w:rsidRDefault="005B03EC" w:rsidP="005B03EC">
            <w:pPr>
              <w:snapToGrid w:val="0"/>
              <w:spacing w:after="0" w:line="240" w:lineRule="auto"/>
            </w:pPr>
            <w:r w:rsidRPr="005B03EC">
              <w:t>New WID for maintenance work on New Services and Markets Technology Enablers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28A032"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496AD34" w14:textId="77777777" w:rsidR="005B03EC" w:rsidRPr="00A75C05" w:rsidRDefault="005B03EC" w:rsidP="005B03EC">
            <w:pPr>
              <w:spacing w:after="0" w:line="240" w:lineRule="auto"/>
              <w:rPr>
                <w:rFonts w:eastAsia="Arial Unicode MS" w:cs="Arial"/>
                <w:szCs w:val="18"/>
                <w:lang w:eastAsia="ar-SA"/>
              </w:rPr>
            </w:pPr>
            <w:r w:rsidRPr="005B03EC">
              <w:rPr>
                <w:rFonts w:eastAsia="Arial Unicode MS" w:cs="Arial"/>
                <w:szCs w:val="18"/>
                <w:highlight w:val="yellow"/>
                <w:lang w:eastAsia="ar-SA"/>
              </w:rPr>
              <w:t>4 supporting companies needed</w:t>
            </w:r>
          </w:p>
        </w:tc>
      </w:tr>
      <w:tr w:rsidR="005B03EC" w:rsidRPr="00A75C05" w14:paraId="49FB168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B9D10E7" w14:textId="77777777" w:rsidR="005B03EC" w:rsidRPr="00517FBA" w:rsidRDefault="005B03EC" w:rsidP="005B03EC">
            <w:pPr>
              <w:snapToGrid w:val="0"/>
              <w:spacing w:after="0" w:line="240" w:lineRule="auto"/>
              <w:rPr>
                <w:rFonts w:eastAsia="Times New Roman" w:cs="Arial"/>
                <w:szCs w:val="18"/>
                <w:lang w:eastAsia="ar-SA"/>
              </w:rPr>
            </w:pPr>
            <w:r w:rsidRPr="00517FBA">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139E357A" w14:textId="431342B6" w:rsidR="005B03EC" w:rsidRPr="00517FBA" w:rsidRDefault="009A7C1C" w:rsidP="005B03EC">
            <w:pPr>
              <w:snapToGrid w:val="0"/>
              <w:spacing w:after="0" w:line="240" w:lineRule="auto"/>
              <w:rPr>
                <w:rFonts w:cs="Arial"/>
              </w:rPr>
            </w:pPr>
            <w:hyperlink r:id="rId72" w:history="1">
              <w:r w:rsidR="005B03EC" w:rsidRPr="008850AF">
                <w:rPr>
                  <w:rStyle w:val="Hyperlink"/>
                  <w:rFonts w:cs="Arial"/>
                </w:rPr>
                <w:t>S1-180056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37764EB4" w14:textId="77777777" w:rsidR="005B03EC" w:rsidRPr="00517FBA" w:rsidRDefault="005B03EC" w:rsidP="005B03EC">
            <w:pPr>
              <w:snapToGrid w:val="0"/>
              <w:spacing w:after="0" w:line="240" w:lineRule="auto"/>
            </w:pPr>
            <w:r w:rsidRPr="00517FBA">
              <w:t>LG Electronics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50B630DF" w14:textId="77777777" w:rsidR="005B03EC" w:rsidRPr="00517FBA" w:rsidRDefault="005B03EC" w:rsidP="005B03EC">
            <w:pPr>
              <w:snapToGrid w:val="0"/>
              <w:spacing w:after="0" w:line="240" w:lineRule="auto"/>
            </w:pPr>
            <w:r w:rsidRPr="00517FBA">
              <w:t>[DRAFT] Study on Improvement of V2X service Handling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87DC0E9" w14:textId="7191C74D" w:rsidR="005B03EC" w:rsidRPr="00517FBA" w:rsidRDefault="00517FBA" w:rsidP="005B03EC">
            <w:pPr>
              <w:snapToGrid w:val="0"/>
              <w:spacing w:after="0" w:line="240" w:lineRule="auto"/>
              <w:rPr>
                <w:rFonts w:eastAsia="Times New Roman" w:cs="Arial"/>
                <w:szCs w:val="18"/>
                <w:lang w:eastAsia="ar-SA"/>
              </w:rPr>
            </w:pPr>
            <w:r w:rsidRPr="00517FBA">
              <w:rPr>
                <w:rFonts w:eastAsia="Times New Roman" w:cs="Arial"/>
                <w:szCs w:val="18"/>
                <w:lang w:eastAsia="ar-SA"/>
              </w:rPr>
              <w:t>Revised to S1-180270</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0B5EAC0D" w14:textId="77777777" w:rsidR="005B03EC" w:rsidRPr="00517FBA" w:rsidRDefault="005B03EC" w:rsidP="005B03EC">
            <w:pPr>
              <w:spacing w:after="0" w:line="240" w:lineRule="auto"/>
              <w:rPr>
                <w:rFonts w:eastAsia="Arial Unicode MS" w:cs="Arial"/>
                <w:szCs w:val="18"/>
                <w:lang w:eastAsia="ar-SA"/>
              </w:rPr>
            </w:pPr>
          </w:p>
        </w:tc>
      </w:tr>
      <w:tr w:rsidR="00517FBA" w:rsidRPr="00A75C05" w14:paraId="5D0608D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EC28F36" w14:textId="45473370" w:rsidR="00517FBA" w:rsidRPr="00517FBA" w:rsidRDefault="00517FBA" w:rsidP="005B03EC">
            <w:pPr>
              <w:snapToGrid w:val="0"/>
              <w:spacing w:after="0" w:line="240" w:lineRule="auto"/>
              <w:rPr>
                <w:rFonts w:eastAsia="Times New Roman" w:cs="Arial"/>
                <w:szCs w:val="18"/>
                <w:lang w:eastAsia="ar-SA"/>
              </w:rPr>
            </w:pPr>
            <w:r w:rsidRPr="00517FBA">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8FCFADD" w14:textId="1FDF0D8A" w:rsidR="00517FBA" w:rsidRPr="00517FBA" w:rsidRDefault="009A7C1C" w:rsidP="005B03EC">
            <w:pPr>
              <w:snapToGrid w:val="0"/>
              <w:spacing w:after="0" w:line="240" w:lineRule="auto"/>
            </w:pPr>
            <w:hyperlink r:id="rId73" w:history="1">
              <w:r w:rsidR="00517FBA" w:rsidRPr="008850AF">
                <w:rPr>
                  <w:rStyle w:val="Hyperlink"/>
                  <w:rFonts w:cs="Arial"/>
                </w:rPr>
                <w:t>S1-180270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C30A7A8" w14:textId="47692D0F" w:rsidR="00517FBA" w:rsidRPr="00517FBA" w:rsidRDefault="00517FBA" w:rsidP="005B03EC">
            <w:pPr>
              <w:snapToGrid w:val="0"/>
              <w:spacing w:after="0" w:line="240" w:lineRule="auto"/>
            </w:pPr>
            <w:r w:rsidRPr="00517FBA">
              <w:t>LG Electronics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19CBACA" w14:textId="28F26F38" w:rsidR="00517FBA" w:rsidRPr="00517FBA" w:rsidRDefault="00517FBA" w:rsidP="005B03EC">
            <w:pPr>
              <w:snapToGrid w:val="0"/>
              <w:spacing w:after="0" w:line="240" w:lineRule="auto"/>
            </w:pPr>
            <w:r w:rsidRPr="00517FBA">
              <w:t>[DRAFT] Study on Improvement of V2X service Handling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4B69A72" w14:textId="77777777" w:rsidR="00517FBA" w:rsidRPr="00517FBA" w:rsidRDefault="00517FBA"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C4FD0B2" w14:textId="4B8EFC12" w:rsidR="00517FBA" w:rsidRPr="00517FBA" w:rsidRDefault="00517FBA" w:rsidP="005B03EC">
            <w:pPr>
              <w:spacing w:after="0" w:line="240" w:lineRule="auto"/>
              <w:rPr>
                <w:rFonts w:eastAsia="Arial Unicode MS" w:cs="Arial"/>
                <w:szCs w:val="18"/>
                <w:lang w:eastAsia="ar-SA"/>
              </w:rPr>
            </w:pPr>
            <w:r w:rsidRPr="00517FBA">
              <w:rPr>
                <w:rFonts w:eastAsia="Arial Unicode MS" w:cs="Arial"/>
                <w:szCs w:val="18"/>
                <w:lang w:eastAsia="ar-SA"/>
              </w:rPr>
              <w:t>Revision of S1-180056.</w:t>
            </w:r>
          </w:p>
        </w:tc>
      </w:tr>
      <w:tr w:rsidR="005B03EC" w:rsidRPr="00A75C05" w14:paraId="720A589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09B6460" w14:textId="77777777" w:rsidR="005B03EC" w:rsidRPr="00A75C05" w:rsidRDefault="005B03EC" w:rsidP="005B03EC">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46686FA" w14:textId="26A4031F" w:rsidR="005B03EC" w:rsidRPr="00851ED5" w:rsidRDefault="009A7C1C" w:rsidP="005B03EC">
            <w:pPr>
              <w:snapToGrid w:val="0"/>
              <w:spacing w:after="0" w:line="240" w:lineRule="auto"/>
              <w:rPr>
                <w:rFonts w:cs="Arial"/>
              </w:rPr>
            </w:pPr>
            <w:hyperlink r:id="rId74" w:history="1">
              <w:r w:rsidR="005B03EC" w:rsidRPr="00566480">
                <w:rPr>
                  <w:rStyle w:val="Hyperlink"/>
                  <w:rFonts w:cs="Arial"/>
                </w:rPr>
                <w:t>S1-180057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C54DEF8" w14:textId="77777777" w:rsidR="005B03EC" w:rsidRPr="00A75C05" w:rsidRDefault="005B03EC" w:rsidP="005B03EC">
            <w:pPr>
              <w:snapToGrid w:val="0"/>
              <w:spacing w:after="0" w:line="240" w:lineRule="auto"/>
            </w:pPr>
            <w:r w:rsidRPr="005B03EC">
              <w:t>LG Electronics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EFA81C6" w14:textId="77777777" w:rsidR="005B03EC" w:rsidRPr="00A75C05" w:rsidRDefault="005B03EC" w:rsidP="005B03EC">
            <w:pPr>
              <w:snapToGrid w:val="0"/>
              <w:spacing w:after="0" w:line="240" w:lineRule="auto"/>
            </w:pPr>
            <w:r>
              <w:t>Discussion on Extended Provision of Connectivity Opportunities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B514CD0"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8FCB721" w14:textId="77777777" w:rsidR="005B03EC" w:rsidRPr="00A75C05" w:rsidRDefault="005B03EC" w:rsidP="005B03EC">
            <w:pPr>
              <w:spacing w:after="0" w:line="240" w:lineRule="auto"/>
              <w:rPr>
                <w:rFonts w:eastAsia="Arial Unicode MS" w:cs="Arial"/>
                <w:szCs w:val="18"/>
                <w:lang w:eastAsia="ar-SA"/>
              </w:rPr>
            </w:pPr>
          </w:p>
        </w:tc>
      </w:tr>
      <w:tr w:rsidR="005B03EC" w:rsidRPr="00A75C05" w14:paraId="72D32C5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11F5460A" w14:textId="77777777" w:rsidR="005B03EC" w:rsidRPr="00566480" w:rsidRDefault="005B03EC" w:rsidP="005B03EC">
            <w:pPr>
              <w:snapToGrid w:val="0"/>
              <w:spacing w:after="0" w:line="240" w:lineRule="auto"/>
              <w:rPr>
                <w:rFonts w:eastAsia="Times New Roman" w:cs="Arial"/>
                <w:szCs w:val="18"/>
                <w:lang w:eastAsia="ar-SA"/>
              </w:rPr>
            </w:pPr>
            <w:r w:rsidRPr="00566480">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098CB57E" w14:textId="185A00AE" w:rsidR="005B03EC" w:rsidRPr="00566480" w:rsidRDefault="009A7C1C" w:rsidP="005B03EC">
            <w:pPr>
              <w:snapToGrid w:val="0"/>
              <w:spacing w:after="0" w:line="240" w:lineRule="auto"/>
              <w:rPr>
                <w:rFonts w:cs="Arial"/>
              </w:rPr>
            </w:pPr>
            <w:hyperlink r:id="rId75" w:history="1">
              <w:r w:rsidR="005B03EC" w:rsidRPr="00566480">
                <w:rPr>
                  <w:rStyle w:val="Hyperlink"/>
                  <w:rFonts w:cs="Arial"/>
                </w:rPr>
                <w:t>S1-180058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761B5DAA" w14:textId="77777777" w:rsidR="005B03EC" w:rsidRPr="00566480" w:rsidRDefault="005B03EC" w:rsidP="005B03EC">
            <w:pPr>
              <w:snapToGrid w:val="0"/>
              <w:spacing w:after="0" w:line="240" w:lineRule="auto"/>
            </w:pPr>
            <w:r w:rsidRPr="00566480">
              <w:t>LG Electronics, KDDI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12E53A1F" w14:textId="77777777" w:rsidR="005B03EC" w:rsidRPr="00566480" w:rsidRDefault="005B03EC" w:rsidP="005B03EC">
            <w:pPr>
              <w:snapToGrid w:val="0"/>
              <w:spacing w:after="0" w:line="240" w:lineRule="auto"/>
            </w:pPr>
            <w:r w:rsidRPr="00566480">
              <w:t>[DRAFT] Study on Extended Provision of Connectivity Opportunities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EF3785F" w14:textId="1001E329" w:rsidR="005B03EC" w:rsidRPr="00566480" w:rsidRDefault="00566480" w:rsidP="005B03EC">
            <w:pPr>
              <w:snapToGrid w:val="0"/>
              <w:spacing w:after="0" w:line="240" w:lineRule="auto"/>
              <w:rPr>
                <w:rFonts w:eastAsia="Times New Roman" w:cs="Arial"/>
                <w:szCs w:val="18"/>
                <w:lang w:eastAsia="ar-SA"/>
              </w:rPr>
            </w:pPr>
            <w:r w:rsidRPr="00566480">
              <w:rPr>
                <w:rFonts w:eastAsia="Times New Roman" w:cs="Arial"/>
                <w:szCs w:val="18"/>
                <w:lang w:eastAsia="ar-SA"/>
              </w:rPr>
              <w:t>Revised to S1-180102</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5D5DCECB" w14:textId="77777777" w:rsidR="005B03EC" w:rsidRPr="00566480" w:rsidRDefault="005B03EC" w:rsidP="005B03EC">
            <w:pPr>
              <w:spacing w:after="0" w:line="240" w:lineRule="auto"/>
              <w:rPr>
                <w:rFonts w:eastAsia="Arial Unicode MS" w:cs="Arial"/>
                <w:szCs w:val="18"/>
                <w:lang w:eastAsia="ar-SA"/>
              </w:rPr>
            </w:pPr>
            <w:r w:rsidRPr="00566480">
              <w:rPr>
                <w:rFonts w:eastAsia="Arial Unicode MS" w:cs="Arial"/>
                <w:szCs w:val="18"/>
                <w:highlight w:val="yellow"/>
                <w:lang w:eastAsia="ar-SA"/>
              </w:rPr>
              <w:t>4 supporting companies needed</w:t>
            </w:r>
          </w:p>
        </w:tc>
      </w:tr>
      <w:tr w:rsidR="00566480" w:rsidRPr="00A75C05" w14:paraId="3ED3964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DD6EEA3" w14:textId="009A8855" w:rsidR="00566480" w:rsidRPr="00566480" w:rsidRDefault="00566480" w:rsidP="005B03EC">
            <w:pPr>
              <w:snapToGrid w:val="0"/>
              <w:spacing w:after="0" w:line="240" w:lineRule="auto"/>
              <w:rPr>
                <w:rFonts w:eastAsia="Times New Roman" w:cs="Arial"/>
                <w:szCs w:val="18"/>
                <w:lang w:eastAsia="ar-SA"/>
              </w:rPr>
            </w:pPr>
            <w:r w:rsidRPr="00566480">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98DC61F" w14:textId="09C18DCA" w:rsidR="00566480" w:rsidRPr="00566480" w:rsidRDefault="009A7C1C" w:rsidP="005B03EC">
            <w:pPr>
              <w:snapToGrid w:val="0"/>
              <w:spacing w:after="0" w:line="240" w:lineRule="auto"/>
            </w:pPr>
            <w:hyperlink r:id="rId76" w:history="1">
              <w:r w:rsidR="00566480" w:rsidRPr="00566480">
                <w:rPr>
                  <w:rStyle w:val="Hyperlink"/>
                  <w:rFonts w:cs="Arial"/>
                </w:rPr>
                <w:t>S1-180102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EF6641B" w14:textId="7036FB58" w:rsidR="00566480" w:rsidRPr="00566480" w:rsidRDefault="00566480" w:rsidP="005B03EC">
            <w:pPr>
              <w:snapToGrid w:val="0"/>
              <w:spacing w:after="0" w:line="240" w:lineRule="auto"/>
            </w:pPr>
            <w:r w:rsidRPr="00566480">
              <w:t>LG Electronics, KDDI</w:t>
            </w:r>
            <w:r>
              <w:t>, ETRI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D6B5FA2" w14:textId="1EE674F3" w:rsidR="00566480" w:rsidRPr="00566480" w:rsidRDefault="00566480" w:rsidP="005B03EC">
            <w:pPr>
              <w:snapToGrid w:val="0"/>
              <w:spacing w:after="0" w:line="240" w:lineRule="auto"/>
            </w:pPr>
            <w:r w:rsidRPr="00566480">
              <w:t>[DRAFT] Study on Extended Provision of Connectivity Opportunities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B40C590" w14:textId="77777777" w:rsidR="00566480" w:rsidRPr="00566480" w:rsidRDefault="00566480" w:rsidP="005B03EC">
            <w:pPr>
              <w:snapToGrid w:val="0"/>
              <w:spacing w:after="0" w:line="240" w:lineRule="auto"/>
              <w:rPr>
                <w:rFonts w:eastAsia="Times New Roman" w:cs="Arial"/>
                <w:szCs w:val="18"/>
                <w:highlight w:val="red"/>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0DD566E" w14:textId="51B1DA62" w:rsidR="00566480" w:rsidRDefault="00566480" w:rsidP="005B03EC">
            <w:pPr>
              <w:spacing w:after="0" w:line="240" w:lineRule="auto"/>
              <w:rPr>
                <w:rFonts w:eastAsia="Arial Unicode MS" w:cs="Arial"/>
                <w:szCs w:val="18"/>
                <w:lang w:eastAsia="ar-SA"/>
              </w:rPr>
            </w:pPr>
            <w:r w:rsidRPr="00566480">
              <w:rPr>
                <w:rFonts w:eastAsia="Arial Unicode MS" w:cs="Arial"/>
                <w:i/>
                <w:szCs w:val="18"/>
                <w:highlight w:val="yellow"/>
                <w:lang w:eastAsia="ar-SA"/>
              </w:rPr>
              <w:t>4 supporting companies needed</w:t>
            </w:r>
          </w:p>
          <w:p w14:paraId="1EE7D498" w14:textId="436CD2BC" w:rsidR="00566480" w:rsidRPr="00566480" w:rsidRDefault="00566480" w:rsidP="005B03EC">
            <w:pPr>
              <w:spacing w:after="0" w:line="240" w:lineRule="auto"/>
              <w:rPr>
                <w:rFonts w:eastAsia="Arial Unicode MS" w:cs="Arial"/>
                <w:szCs w:val="18"/>
                <w:lang w:eastAsia="ar-SA"/>
              </w:rPr>
            </w:pPr>
            <w:r w:rsidRPr="00566480">
              <w:rPr>
                <w:rFonts w:eastAsia="Arial Unicode MS" w:cs="Arial"/>
                <w:szCs w:val="18"/>
                <w:lang w:eastAsia="ar-SA"/>
              </w:rPr>
              <w:t>Revision of S1-180058.</w:t>
            </w:r>
          </w:p>
        </w:tc>
      </w:tr>
      <w:tr w:rsidR="005B03EC" w:rsidRPr="00A75C05" w14:paraId="7A488F4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A59FE32" w14:textId="77777777" w:rsidR="005B03EC" w:rsidRPr="00A75C05" w:rsidRDefault="005B03EC"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9799B4E" w14:textId="0DD5FE64" w:rsidR="005B03EC" w:rsidRPr="00851ED5" w:rsidRDefault="009A7C1C" w:rsidP="005B03EC">
            <w:pPr>
              <w:snapToGrid w:val="0"/>
              <w:spacing w:after="0" w:line="240" w:lineRule="auto"/>
              <w:rPr>
                <w:rFonts w:cs="Arial"/>
              </w:rPr>
            </w:pPr>
            <w:hyperlink r:id="rId77" w:history="1">
              <w:r w:rsidR="005B03EC" w:rsidRPr="00566480">
                <w:rPr>
                  <w:rStyle w:val="Hyperlink"/>
                  <w:rFonts w:cs="Arial"/>
                </w:rPr>
                <w:t>S1-180091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947E2B1" w14:textId="77777777" w:rsidR="005B03EC" w:rsidRPr="00A75C05" w:rsidRDefault="005B03EC" w:rsidP="005B03EC">
            <w:pPr>
              <w:snapToGrid w:val="0"/>
              <w:spacing w:after="0" w:line="240" w:lineRule="auto"/>
            </w:pPr>
            <w:r>
              <w:t>China Mobile,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5D07498" w14:textId="77777777" w:rsidR="005B03EC" w:rsidRPr="00A75C05" w:rsidRDefault="005B03EC" w:rsidP="005B03EC">
            <w:pPr>
              <w:snapToGrid w:val="0"/>
              <w:spacing w:after="0" w:line="240" w:lineRule="auto"/>
            </w:pPr>
            <w:r w:rsidRPr="005B03EC">
              <w:t>New WID on enhancements to IMS for new real time communication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915D251"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5326B3C" w14:textId="77777777" w:rsidR="005B03EC" w:rsidRPr="00A75C05" w:rsidRDefault="005B03EC" w:rsidP="005B03EC">
            <w:pPr>
              <w:spacing w:after="0" w:line="240" w:lineRule="auto"/>
              <w:rPr>
                <w:rFonts w:eastAsia="Arial Unicode MS" w:cs="Arial"/>
                <w:szCs w:val="18"/>
                <w:lang w:eastAsia="ar-SA"/>
              </w:rPr>
            </w:pPr>
            <w:r w:rsidRPr="005B03EC">
              <w:rPr>
                <w:rFonts w:eastAsia="Arial Unicode MS" w:cs="Arial"/>
                <w:szCs w:val="18"/>
                <w:highlight w:val="yellow"/>
                <w:lang w:eastAsia="ar-SA"/>
              </w:rPr>
              <w:t>4 supporting companies needed</w:t>
            </w:r>
          </w:p>
        </w:tc>
      </w:tr>
      <w:tr w:rsidR="005B03EC" w:rsidRPr="00A75C05" w14:paraId="064D61D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CAE40C8"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3F82155" w14:textId="49271F3C" w:rsidR="005B03EC" w:rsidRPr="00851ED5" w:rsidRDefault="009A7C1C" w:rsidP="005B03EC">
            <w:pPr>
              <w:snapToGrid w:val="0"/>
              <w:spacing w:after="0" w:line="240" w:lineRule="auto"/>
              <w:rPr>
                <w:rFonts w:cs="Arial"/>
              </w:rPr>
            </w:pPr>
            <w:hyperlink r:id="rId78" w:history="1">
              <w:r w:rsidR="005B03EC" w:rsidRPr="00566480">
                <w:rPr>
                  <w:rStyle w:val="Hyperlink"/>
                  <w:rFonts w:cs="Arial"/>
                </w:rPr>
                <w:t>S1-180122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1238A33" w14:textId="77777777" w:rsidR="005B03EC" w:rsidRPr="00A75C05" w:rsidRDefault="00CC7DF4" w:rsidP="005B03EC">
            <w:pPr>
              <w:snapToGrid w:val="0"/>
              <w:spacing w:after="0" w:line="240" w:lineRule="auto"/>
            </w:pPr>
            <w:r>
              <w:t>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B79BBF0" w14:textId="77777777" w:rsidR="005B03EC" w:rsidRPr="00A75C05" w:rsidRDefault="00CC7DF4" w:rsidP="005B03EC">
            <w:pPr>
              <w:snapToGrid w:val="0"/>
              <w:spacing w:after="0" w:line="240" w:lineRule="auto"/>
            </w:pPr>
            <w:r w:rsidRPr="00CC7DF4">
              <w:t>New Feasibility Study on Multihop IoT Relays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82BD84F"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515F464" w14:textId="77777777" w:rsidR="005B03EC" w:rsidRPr="00A75C05" w:rsidRDefault="00CC7DF4" w:rsidP="005B03EC">
            <w:pPr>
              <w:spacing w:after="0" w:line="240" w:lineRule="auto"/>
              <w:rPr>
                <w:rFonts w:eastAsia="Arial Unicode MS" w:cs="Arial"/>
                <w:szCs w:val="18"/>
                <w:lang w:eastAsia="ar-SA"/>
              </w:rPr>
            </w:pPr>
            <w:r w:rsidRPr="005B03EC">
              <w:rPr>
                <w:rFonts w:eastAsia="Arial Unicode MS" w:cs="Arial"/>
                <w:szCs w:val="18"/>
                <w:highlight w:val="yellow"/>
                <w:lang w:eastAsia="ar-SA"/>
              </w:rPr>
              <w:t>4 supporting companies needed</w:t>
            </w:r>
          </w:p>
        </w:tc>
      </w:tr>
      <w:tr w:rsidR="005B03EC" w:rsidRPr="00A75C05" w14:paraId="7B56B86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1AE5F52"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98BC92B" w14:textId="72804BB6" w:rsidR="005B03EC" w:rsidRPr="00851ED5" w:rsidRDefault="009A7C1C" w:rsidP="005B03EC">
            <w:pPr>
              <w:snapToGrid w:val="0"/>
              <w:spacing w:after="0" w:line="240" w:lineRule="auto"/>
              <w:rPr>
                <w:rFonts w:cs="Arial"/>
              </w:rPr>
            </w:pPr>
            <w:hyperlink r:id="rId79" w:history="1">
              <w:r w:rsidR="005B03EC" w:rsidRPr="00566480">
                <w:rPr>
                  <w:rStyle w:val="Hyperlink"/>
                  <w:rFonts w:cs="Arial"/>
                </w:rPr>
                <w:t>S1-180141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2B1648C" w14:textId="77777777" w:rsidR="005B03EC" w:rsidRPr="00A75C05" w:rsidRDefault="00CC7DF4" w:rsidP="005B03EC">
            <w:pPr>
              <w:snapToGrid w:val="0"/>
              <w:spacing w:after="0" w:line="240" w:lineRule="auto"/>
            </w:pPr>
            <w:r w:rsidRPr="00CC7DF4">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A6AEDF4" w14:textId="77777777" w:rsidR="005B03EC" w:rsidRPr="00A75C05" w:rsidRDefault="00CC7DF4" w:rsidP="005B03EC">
            <w:pPr>
              <w:snapToGrid w:val="0"/>
              <w:spacing w:after="0" w:line="240" w:lineRule="auto"/>
            </w:pPr>
            <w:r w:rsidRPr="00016A76">
              <w:t>Study on Remote Identification of Unmanned Aerial Systems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3379218"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5EC7524" w14:textId="77777777" w:rsidR="005B03EC" w:rsidRPr="00A75C05" w:rsidRDefault="00CC7DF4" w:rsidP="005B03EC">
            <w:pPr>
              <w:spacing w:after="0" w:line="240" w:lineRule="auto"/>
              <w:rPr>
                <w:rFonts w:eastAsia="Arial Unicode MS" w:cs="Arial"/>
                <w:szCs w:val="18"/>
                <w:lang w:eastAsia="ar-SA"/>
              </w:rPr>
            </w:pPr>
            <w:r w:rsidRPr="005B03EC">
              <w:rPr>
                <w:rFonts w:eastAsia="Arial Unicode MS" w:cs="Arial"/>
                <w:szCs w:val="18"/>
                <w:highlight w:val="yellow"/>
                <w:lang w:eastAsia="ar-SA"/>
              </w:rPr>
              <w:t>4 supporting companies needed</w:t>
            </w:r>
          </w:p>
        </w:tc>
      </w:tr>
      <w:tr w:rsidR="005B03EC" w:rsidRPr="00A75C05" w14:paraId="0956545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EDF8FA"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C755E77" w14:textId="7C76DE59" w:rsidR="005B03EC" w:rsidRPr="00851ED5" w:rsidRDefault="009A7C1C" w:rsidP="005B03EC">
            <w:pPr>
              <w:snapToGrid w:val="0"/>
              <w:spacing w:after="0" w:line="240" w:lineRule="auto"/>
              <w:rPr>
                <w:rFonts w:cs="Arial"/>
              </w:rPr>
            </w:pPr>
            <w:hyperlink r:id="rId80" w:history="1">
              <w:r w:rsidR="005B03EC" w:rsidRPr="00566480">
                <w:rPr>
                  <w:rStyle w:val="Hyperlink"/>
                  <w:rFonts w:cs="Arial"/>
                </w:rPr>
                <w:t>S1-180156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DB5FEA7" w14:textId="77777777" w:rsidR="005B03EC" w:rsidRPr="00A75C05" w:rsidRDefault="00CC7DF4" w:rsidP="005B03EC">
            <w:pPr>
              <w:snapToGrid w:val="0"/>
              <w:spacing w:after="0" w:line="240" w:lineRule="auto"/>
            </w:pPr>
            <w:r w:rsidRPr="00CC7DF4">
              <w:t>Veolia, 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9F73D95" w14:textId="77777777" w:rsidR="005B03EC" w:rsidRPr="00A75C05" w:rsidRDefault="00CC7DF4" w:rsidP="005B03EC">
            <w:pPr>
              <w:snapToGrid w:val="0"/>
              <w:spacing w:after="0" w:line="240" w:lineRule="auto"/>
            </w:pPr>
            <w:r w:rsidRPr="00CC7DF4">
              <w:t>New WID on Remote and relay UE handling of CIoT Optimisations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D027325"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2080938" w14:textId="77777777" w:rsidR="005B03EC" w:rsidRPr="00A75C05" w:rsidRDefault="005B03EC" w:rsidP="005B03EC">
            <w:pPr>
              <w:spacing w:after="0" w:line="240" w:lineRule="auto"/>
              <w:rPr>
                <w:rFonts w:eastAsia="Arial Unicode MS" w:cs="Arial"/>
                <w:szCs w:val="18"/>
                <w:lang w:eastAsia="ar-SA"/>
              </w:rPr>
            </w:pPr>
          </w:p>
        </w:tc>
      </w:tr>
      <w:tr w:rsidR="005B03EC" w:rsidRPr="00A75C05" w14:paraId="34D8677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FEEE494"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AC3D11C" w14:textId="7ED7EED4" w:rsidR="005B03EC" w:rsidRPr="00851ED5" w:rsidRDefault="009A7C1C" w:rsidP="005B03EC">
            <w:pPr>
              <w:snapToGrid w:val="0"/>
              <w:spacing w:after="0" w:line="240" w:lineRule="auto"/>
              <w:rPr>
                <w:rFonts w:cs="Arial"/>
              </w:rPr>
            </w:pPr>
            <w:hyperlink r:id="rId81" w:history="1">
              <w:r w:rsidR="005B03EC" w:rsidRPr="00566480">
                <w:rPr>
                  <w:rStyle w:val="Hyperlink"/>
                  <w:rFonts w:cs="Arial"/>
                </w:rPr>
                <w:t>S1-180161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539D112" w14:textId="77777777" w:rsidR="005B03EC" w:rsidRPr="00A75C05" w:rsidRDefault="00CC7DF4" w:rsidP="005B03EC">
            <w:pPr>
              <w:snapToGrid w:val="0"/>
              <w:spacing w:after="0" w:line="240" w:lineRule="auto"/>
            </w:pPr>
            <w:r>
              <w:rPr>
                <w:noProof/>
              </w:rPr>
              <w:t>Veolia, 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6169EB0" w14:textId="77777777" w:rsidR="005B03EC" w:rsidRPr="00A75C05" w:rsidRDefault="00CC7DF4" w:rsidP="005B03EC">
            <w:pPr>
              <w:snapToGrid w:val="0"/>
              <w:spacing w:after="0" w:line="240" w:lineRule="auto"/>
            </w:pPr>
            <w:r>
              <w:rPr>
                <w:noProof/>
              </w:rPr>
              <w:t>CR22.278v15.1.0: Expansion and clarification of requirements for Remote and Relay UE handling of CIoT optimisations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CD2CF81"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E6F7496" w14:textId="77777777" w:rsidR="005B03EC" w:rsidRPr="00A75C05" w:rsidRDefault="00CC7DF4" w:rsidP="005B03EC">
            <w:pPr>
              <w:spacing w:after="0" w:line="240" w:lineRule="auto"/>
              <w:rPr>
                <w:rFonts w:eastAsia="Arial Unicode MS" w:cs="Arial"/>
                <w:szCs w:val="18"/>
                <w:lang w:eastAsia="ar-SA"/>
              </w:rPr>
            </w:pPr>
            <w:r>
              <w:rPr>
                <w:rFonts w:eastAsia="Times New Roman" w:cs="Arial"/>
                <w:szCs w:val="18"/>
                <w:lang w:val="en-US" w:eastAsia="ar-SA"/>
              </w:rPr>
              <w:t>WI code RUCO Rel-16 CR0241R- Cat C</w:t>
            </w:r>
          </w:p>
        </w:tc>
      </w:tr>
      <w:tr w:rsidR="00407C78" w:rsidRPr="00E025E0" w14:paraId="615311F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57D3B78" w14:textId="77777777" w:rsidR="00407C78" w:rsidRPr="00407C78" w:rsidRDefault="00407C78" w:rsidP="00407C78">
            <w:pPr>
              <w:snapToGrid w:val="0"/>
              <w:spacing w:after="0" w:line="240" w:lineRule="auto"/>
              <w:rPr>
                <w:rFonts w:eastAsia="Times New Roman" w:cs="Arial"/>
                <w:szCs w:val="18"/>
                <w:lang w:eastAsia="ar-SA"/>
              </w:rPr>
            </w:pPr>
            <w:r w:rsidRPr="00407C78">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5F1F7F" w14:textId="725F5FC6" w:rsidR="00407C78" w:rsidRPr="00407C78" w:rsidRDefault="009A7C1C" w:rsidP="00407C78">
            <w:pPr>
              <w:snapToGrid w:val="0"/>
              <w:spacing w:after="0" w:line="240" w:lineRule="auto"/>
              <w:rPr>
                <w:rFonts w:eastAsia="Times New Roman" w:cs="Arial"/>
                <w:szCs w:val="18"/>
                <w:lang w:eastAsia="ar-SA"/>
              </w:rPr>
            </w:pPr>
            <w:hyperlink r:id="rId82" w:history="1">
              <w:r w:rsidR="00407C78" w:rsidRPr="00407C78">
                <w:rPr>
                  <w:rStyle w:val="Hyperlink"/>
                  <w:rFonts w:eastAsia="Times New Roman" w:cs="Arial"/>
                  <w:szCs w:val="18"/>
                  <w:lang w:eastAsia="ar-SA"/>
                </w:rPr>
                <w:t>S1-180202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C4807C1" w14:textId="77777777" w:rsidR="00407C78" w:rsidRPr="00407C78" w:rsidRDefault="00407C78" w:rsidP="00407C78">
            <w:pPr>
              <w:snapToGrid w:val="0"/>
              <w:spacing w:after="0" w:line="240" w:lineRule="auto"/>
              <w:rPr>
                <w:rFonts w:eastAsia="Times New Roman" w:cs="Arial"/>
                <w:szCs w:val="18"/>
                <w:lang w:eastAsia="ar-SA"/>
              </w:rPr>
            </w:pPr>
            <w:r w:rsidRPr="00407C78">
              <w:rPr>
                <w:rFonts w:eastAsia="Times New Roman"/>
                <w:szCs w:val="18"/>
                <w:lang w:eastAsia="ar-SA"/>
              </w:rPr>
              <w:t>Ericsson, MediaTek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25E4EEF" w14:textId="77777777" w:rsidR="00407C78" w:rsidRPr="00407C78" w:rsidRDefault="00407C78" w:rsidP="00407C78">
            <w:pPr>
              <w:snapToGrid w:val="0"/>
              <w:spacing w:after="0" w:line="240" w:lineRule="auto"/>
              <w:rPr>
                <w:rFonts w:eastAsia="Times New Roman" w:cs="Arial"/>
                <w:szCs w:val="18"/>
                <w:lang w:eastAsia="ar-SA"/>
              </w:rPr>
            </w:pPr>
            <w:r w:rsidRPr="00407C78">
              <w:t xml:space="preserve">CR22.278v15.1.0: </w:t>
            </w:r>
            <w:r w:rsidRPr="00407C78">
              <w:rPr>
                <w:noProof/>
              </w:rPr>
              <w:t>Addition of requirements for relaying of NB-IoT and eMTC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706D5CD" w14:textId="4AE5331B" w:rsidR="00407C78" w:rsidRPr="00407C78" w:rsidRDefault="00407C78" w:rsidP="00407C78">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84E986C" w14:textId="77777777" w:rsidR="00407C78" w:rsidRDefault="00407C78" w:rsidP="00407C78">
            <w:pPr>
              <w:snapToGrid w:val="0"/>
              <w:spacing w:after="0" w:line="240" w:lineRule="auto"/>
              <w:rPr>
                <w:rFonts w:eastAsia="Times New Roman" w:cs="Arial"/>
                <w:szCs w:val="18"/>
                <w:lang w:val="en-US" w:eastAsia="ar-SA"/>
              </w:rPr>
            </w:pPr>
            <w:r w:rsidRPr="00407C78">
              <w:rPr>
                <w:rFonts w:eastAsia="Times New Roman" w:cs="Arial"/>
                <w:szCs w:val="18"/>
                <w:lang w:val="en-US" w:eastAsia="ar-SA"/>
              </w:rPr>
              <w:t>WI code RUCO Rel-16 CR0243R- Cat C</w:t>
            </w:r>
          </w:p>
          <w:p w14:paraId="5C451568" w14:textId="7C926D07" w:rsidR="00407C78" w:rsidRPr="00407C78" w:rsidRDefault="00407C78" w:rsidP="00407C78">
            <w:pPr>
              <w:snapToGrid w:val="0"/>
              <w:spacing w:after="0" w:line="240" w:lineRule="auto"/>
              <w:rPr>
                <w:rFonts w:eastAsia="Times New Roman" w:cs="Arial"/>
                <w:szCs w:val="18"/>
                <w:lang w:eastAsia="ar-SA"/>
              </w:rPr>
            </w:pPr>
            <w:r>
              <w:rPr>
                <w:rFonts w:eastAsia="Times New Roman" w:cs="Arial"/>
                <w:szCs w:val="18"/>
                <w:lang w:eastAsia="ar-SA"/>
              </w:rPr>
              <w:t>Moved from 6.4</w:t>
            </w:r>
          </w:p>
        </w:tc>
      </w:tr>
      <w:tr w:rsidR="005B03EC" w:rsidRPr="00A75C05" w14:paraId="4B8D4BA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D0663A6"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929B737" w14:textId="50D1AA48" w:rsidR="005B03EC" w:rsidRPr="00851ED5" w:rsidRDefault="009A7C1C" w:rsidP="005B03EC">
            <w:pPr>
              <w:snapToGrid w:val="0"/>
              <w:spacing w:after="0" w:line="240" w:lineRule="auto"/>
              <w:rPr>
                <w:rFonts w:cs="Arial"/>
              </w:rPr>
            </w:pPr>
            <w:hyperlink r:id="rId83" w:history="1">
              <w:r w:rsidR="005B03EC" w:rsidRPr="00566480">
                <w:rPr>
                  <w:rStyle w:val="Hyperlink"/>
                  <w:rFonts w:cs="Arial"/>
                </w:rPr>
                <w:t>S1-180167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0667FA3" w14:textId="77777777" w:rsidR="005B03EC" w:rsidRPr="00A75C05" w:rsidRDefault="00CC7DF4" w:rsidP="005B03EC">
            <w:pPr>
              <w:snapToGrid w:val="0"/>
              <w:spacing w:after="0" w:line="240" w:lineRule="auto"/>
            </w:pPr>
            <w:r w:rsidRPr="00CC7DF4">
              <w:t>Huawei, China Mobile, Siemens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73B7512" w14:textId="77777777" w:rsidR="005B03EC" w:rsidRPr="00A75C05" w:rsidRDefault="00CC7DF4" w:rsidP="005B03EC">
            <w:pPr>
              <w:snapToGrid w:val="0"/>
              <w:spacing w:after="0" w:line="240" w:lineRule="auto"/>
            </w:pPr>
            <w:r w:rsidRPr="00CC7DF4">
              <w:t>Proposed WID for QoS Monitoring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06F9BE"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9A7F5CB" w14:textId="77777777" w:rsidR="005B03EC" w:rsidRPr="00A75C05" w:rsidRDefault="005B03EC" w:rsidP="005B03EC">
            <w:pPr>
              <w:spacing w:after="0" w:line="240" w:lineRule="auto"/>
              <w:rPr>
                <w:rFonts w:eastAsia="Arial Unicode MS" w:cs="Arial"/>
                <w:szCs w:val="18"/>
                <w:lang w:eastAsia="ar-SA"/>
              </w:rPr>
            </w:pPr>
          </w:p>
        </w:tc>
      </w:tr>
      <w:tr w:rsidR="005B03EC" w:rsidRPr="00A75C05" w14:paraId="6679307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69D3160" w14:textId="77777777" w:rsidR="005B03EC" w:rsidRPr="00A75C05" w:rsidRDefault="00CC7DF4" w:rsidP="005B03EC">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77BD736" w14:textId="2DB8D375" w:rsidR="005B03EC" w:rsidRPr="00851ED5" w:rsidRDefault="009A7C1C" w:rsidP="005B03EC">
            <w:pPr>
              <w:snapToGrid w:val="0"/>
              <w:spacing w:after="0" w:line="240" w:lineRule="auto"/>
              <w:rPr>
                <w:rFonts w:cs="Arial"/>
              </w:rPr>
            </w:pPr>
            <w:hyperlink r:id="rId84" w:history="1">
              <w:r w:rsidR="005B03EC" w:rsidRPr="00566480">
                <w:rPr>
                  <w:rStyle w:val="Hyperlink"/>
                  <w:rFonts w:cs="Arial"/>
                </w:rPr>
                <w:t>S1-180178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4FC1A51" w14:textId="77777777" w:rsidR="005B03EC" w:rsidRPr="00A75C05" w:rsidRDefault="00CC7DF4" w:rsidP="005B03EC">
            <w:pPr>
              <w:snapToGrid w:val="0"/>
              <w:spacing w:after="0" w:line="240" w:lineRule="auto"/>
            </w:pPr>
            <w:r w:rsidRPr="00CC7DF4">
              <w:t>Siemens AG, Qualcomm Inc., Nokia, Nokia Shanghai Bell,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68A7E41" w14:textId="77777777" w:rsidR="005B03EC" w:rsidRPr="00A75C05" w:rsidRDefault="00CC7DF4" w:rsidP="005B03EC">
            <w:pPr>
              <w:snapToGrid w:val="0"/>
              <w:spacing w:after="0" w:line="240" w:lineRule="auto"/>
            </w:pPr>
            <w:r w:rsidRPr="00CC7DF4">
              <w:t>New WID on Service Requirements for 5G Systems (Release 16)</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A1A3B82"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B69D766" w14:textId="77777777" w:rsidR="005B03EC" w:rsidRPr="00A75C05" w:rsidRDefault="005B03EC" w:rsidP="005B03EC">
            <w:pPr>
              <w:spacing w:after="0" w:line="240" w:lineRule="auto"/>
              <w:rPr>
                <w:rFonts w:eastAsia="Arial Unicode MS" w:cs="Arial"/>
                <w:szCs w:val="18"/>
                <w:lang w:eastAsia="ar-SA"/>
              </w:rPr>
            </w:pPr>
          </w:p>
        </w:tc>
      </w:tr>
      <w:tr w:rsidR="005B03EC" w:rsidRPr="00A75C05" w14:paraId="51AD322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245C303" w14:textId="77777777" w:rsidR="005B03EC" w:rsidRPr="00A75C05" w:rsidRDefault="00746CB1" w:rsidP="005B03E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9572C3F" w14:textId="201277EA" w:rsidR="005B03EC" w:rsidRPr="00851ED5" w:rsidRDefault="009A7C1C" w:rsidP="005B03EC">
            <w:pPr>
              <w:snapToGrid w:val="0"/>
              <w:spacing w:after="0" w:line="240" w:lineRule="auto"/>
              <w:rPr>
                <w:rFonts w:cs="Arial"/>
              </w:rPr>
            </w:pPr>
            <w:hyperlink r:id="rId85" w:history="1">
              <w:r w:rsidR="005B03EC" w:rsidRPr="00566480">
                <w:rPr>
                  <w:rStyle w:val="Hyperlink"/>
                  <w:rFonts w:cs="Arial"/>
                </w:rPr>
                <w:t>S1-180182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04944C8" w14:textId="77777777" w:rsidR="005B03EC" w:rsidRPr="00A75C05" w:rsidRDefault="00BD49A0" w:rsidP="005B03EC">
            <w:pPr>
              <w:snapToGrid w:val="0"/>
              <w:spacing w:after="0" w:line="240" w:lineRule="auto"/>
            </w:pPr>
            <w:r w:rsidRPr="00BD49A0">
              <w:t>Siemens AG, 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E0629C" w14:textId="77777777" w:rsidR="005B03EC" w:rsidRPr="00A75C05" w:rsidRDefault="00BD49A0" w:rsidP="005B03EC">
            <w:pPr>
              <w:snapToGrid w:val="0"/>
              <w:spacing w:after="0" w:line="240" w:lineRule="auto"/>
            </w:pPr>
            <w:r w:rsidRPr="00BD49A0">
              <w:t>Making the Case for a Work Item on service requirements for enabling cyber-physical control applications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C33A5C1" w14:textId="77777777" w:rsidR="005B03EC" w:rsidRPr="00A75C05" w:rsidRDefault="005B03EC" w:rsidP="005B03EC">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6AD654" w14:textId="77777777" w:rsidR="005B03EC" w:rsidRPr="00A75C05" w:rsidRDefault="005B03EC" w:rsidP="005B03EC">
            <w:pPr>
              <w:spacing w:after="0" w:line="240" w:lineRule="auto"/>
              <w:rPr>
                <w:rFonts w:eastAsia="Arial Unicode MS" w:cs="Arial"/>
                <w:szCs w:val="18"/>
                <w:lang w:eastAsia="ar-SA"/>
              </w:rPr>
            </w:pPr>
          </w:p>
        </w:tc>
      </w:tr>
      <w:tr w:rsidR="004D36FE" w:rsidRPr="00B04844" w14:paraId="26F339C0" w14:textId="77777777" w:rsidTr="00566480">
        <w:trPr>
          <w:trHeight w:val="141"/>
        </w:trPr>
        <w:tc>
          <w:tcPr>
            <w:tcW w:w="14499" w:type="dxa"/>
            <w:gridSpan w:val="13"/>
            <w:tcBorders>
              <w:bottom w:val="single" w:sz="4" w:space="0" w:color="auto"/>
            </w:tcBorders>
            <w:shd w:val="clear" w:color="auto" w:fill="F2F2F2"/>
          </w:tcPr>
          <w:p w14:paraId="7C6AC422" w14:textId="4616B54E"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4D36FE" w:rsidRPr="00B04844" w14:paraId="31F4077B"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5BFB35B8" w14:textId="77777777" w:rsidR="004D36FE" w:rsidRDefault="004D36FE" w:rsidP="004D36FE">
            <w:pPr>
              <w:pStyle w:val="Heading2"/>
            </w:pPr>
            <w:r>
              <w:t>Release 15 Alignment CRs (aligning Stage 1 specifications with what has been implemented in Stage 2 and 3)</w:t>
            </w:r>
          </w:p>
          <w:p w14:paraId="4F48ABCF" w14:textId="77777777" w:rsidR="004D36FE" w:rsidRPr="00012C8A" w:rsidRDefault="004D36FE" w:rsidP="004D36FE">
            <w:pPr>
              <w:pStyle w:val="BodyText"/>
            </w:pPr>
            <w:r>
              <w:t>As Release 15 Option 3 is now frozen, alignment work on these aspects can start. Also Release 15 requirement specifically requested by SA plenary on 5G latency can go here.</w:t>
            </w:r>
          </w:p>
        </w:tc>
      </w:tr>
      <w:tr w:rsidR="00A8576B" w:rsidRPr="00B04844" w14:paraId="331282F3" w14:textId="77777777" w:rsidTr="001473E0">
        <w:trPr>
          <w:trHeight w:val="293"/>
        </w:trPr>
        <w:tc>
          <w:tcPr>
            <w:tcW w:w="14499" w:type="dxa"/>
            <w:gridSpan w:val="13"/>
            <w:tcBorders>
              <w:bottom w:val="single" w:sz="4" w:space="0" w:color="auto"/>
            </w:tcBorders>
            <w:shd w:val="clear" w:color="auto" w:fill="F2F2F2"/>
          </w:tcPr>
          <w:p w14:paraId="79CFC702" w14:textId="77777777" w:rsidR="00A8576B" w:rsidRPr="00F45489" w:rsidRDefault="00A8576B" w:rsidP="00C32A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URLLC alignment</w:t>
            </w:r>
          </w:p>
        </w:tc>
      </w:tr>
      <w:tr w:rsidR="00D2256A" w:rsidRPr="00D2256A" w14:paraId="3E48B39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C0C0C0"/>
          </w:tcPr>
          <w:p w14:paraId="68367B6B"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299B3B" w14:textId="100A74FA" w:rsidR="00D2256A" w:rsidRPr="001473E0" w:rsidRDefault="009A7C1C" w:rsidP="00D2256A">
            <w:pPr>
              <w:snapToGrid w:val="0"/>
              <w:spacing w:after="0" w:line="240" w:lineRule="auto"/>
              <w:rPr>
                <w:rFonts w:eastAsia="Times New Roman" w:cs="Arial"/>
                <w:szCs w:val="18"/>
                <w:lang w:eastAsia="ar-SA"/>
              </w:rPr>
            </w:pPr>
            <w:hyperlink r:id="rId86" w:history="1">
              <w:r w:rsidR="00D2256A" w:rsidRPr="001473E0">
                <w:rPr>
                  <w:rStyle w:val="Hyperlink"/>
                  <w:rFonts w:eastAsia="Times New Roman" w:cs="Arial"/>
                  <w:color w:val="auto"/>
                  <w:szCs w:val="18"/>
                  <w:lang w:eastAsia="ar-SA"/>
                </w:rPr>
                <w:t>S1-180017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C0C0C0"/>
          </w:tcPr>
          <w:p w14:paraId="1034D45E"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C0C0C0"/>
          </w:tcPr>
          <w:p w14:paraId="55C3DAE3"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Release 15 alignment on the KPIs for URLLC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C0C0C0"/>
          </w:tcPr>
          <w:p w14:paraId="55B10DE8" w14:textId="28C37127" w:rsidR="00D2256A" w:rsidRPr="001473E0" w:rsidRDefault="001473E0"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Moved to </w:t>
            </w:r>
            <w:r>
              <w:rPr>
                <w:rFonts w:eastAsia="Times New Roman" w:cs="Arial"/>
                <w:szCs w:val="18"/>
                <w:lang w:eastAsia="ar-SA"/>
              </w:rPr>
              <w:t>3</w:t>
            </w:r>
          </w:p>
        </w:tc>
        <w:tc>
          <w:tcPr>
            <w:tcW w:w="3079" w:type="dxa"/>
            <w:gridSpan w:val="4"/>
            <w:tcBorders>
              <w:top w:val="single" w:sz="4" w:space="0" w:color="auto"/>
              <w:left w:val="single" w:sz="4" w:space="0" w:color="auto"/>
              <w:bottom w:val="single" w:sz="4" w:space="0" w:color="auto"/>
              <w:right w:val="single" w:sz="4" w:space="0" w:color="auto"/>
            </w:tcBorders>
            <w:shd w:val="clear" w:color="auto" w:fill="C0C0C0"/>
          </w:tcPr>
          <w:p w14:paraId="046F5626" w14:textId="77777777" w:rsidR="00D2256A" w:rsidRPr="001473E0" w:rsidRDefault="00D2256A" w:rsidP="00D2256A">
            <w:pPr>
              <w:snapToGrid w:val="0"/>
              <w:spacing w:after="0" w:line="240" w:lineRule="auto"/>
              <w:rPr>
                <w:rFonts w:eastAsia="Times New Roman" w:cs="Arial"/>
                <w:szCs w:val="18"/>
                <w:lang w:eastAsia="ar-SA"/>
              </w:rPr>
            </w:pPr>
          </w:p>
        </w:tc>
      </w:tr>
      <w:tr w:rsidR="00D2256A" w:rsidRPr="00D2256A" w14:paraId="7C24631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C0C0C0"/>
          </w:tcPr>
          <w:p w14:paraId="061F76A4"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171493" w14:textId="39DDD8BA" w:rsidR="00D2256A" w:rsidRPr="001473E0" w:rsidRDefault="009A7C1C" w:rsidP="00D2256A">
            <w:pPr>
              <w:snapToGrid w:val="0"/>
              <w:spacing w:after="0" w:line="240" w:lineRule="auto"/>
              <w:rPr>
                <w:rFonts w:eastAsia="Times New Roman" w:cs="Arial"/>
                <w:szCs w:val="18"/>
                <w:lang w:eastAsia="ar-SA"/>
              </w:rPr>
            </w:pPr>
            <w:hyperlink r:id="rId87" w:history="1">
              <w:r w:rsidR="00D2256A" w:rsidRPr="001473E0">
                <w:rPr>
                  <w:rStyle w:val="Hyperlink"/>
                  <w:rFonts w:eastAsia="Times New Roman" w:cs="Arial"/>
                  <w:color w:val="auto"/>
                  <w:szCs w:val="18"/>
                  <w:lang w:eastAsia="ar-SA"/>
                </w:rPr>
                <w:t>S1-180019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C0C0C0"/>
          </w:tcPr>
          <w:p w14:paraId="107CF836"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C0C0C0"/>
          </w:tcPr>
          <w:p w14:paraId="254AFAEC"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CR22.261v15.3.0: </w:t>
            </w:r>
            <w:r w:rsidRPr="001473E0">
              <w:rPr>
                <w:noProof/>
              </w:rPr>
              <w:t>Release 15 alignment on the KPIs for URLLC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C0C0C0"/>
          </w:tcPr>
          <w:p w14:paraId="488905EC" w14:textId="51A04759" w:rsidR="00D2256A" w:rsidRPr="001473E0" w:rsidRDefault="001473E0"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Moved to </w:t>
            </w:r>
            <w:r>
              <w:rPr>
                <w:rFonts w:eastAsia="Times New Roman" w:cs="Arial"/>
                <w:szCs w:val="18"/>
                <w:lang w:eastAsia="ar-SA"/>
              </w:rPr>
              <w:t>3</w:t>
            </w:r>
          </w:p>
        </w:tc>
        <w:tc>
          <w:tcPr>
            <w:tcW w:w="3079" w:type="dxa"/>
            <w:gridSpan w:val="4"/>
            <w:tcBorders>
              <w:top w:val="single" w:sz="4" w:space="0" w:color="auto"/>
              <w:left w:val="single" w:sz="4" w:space="0" w:color="auto"/>
              <w:bottom w:val="single" w:sz="4" w:space="0" w:color="auto"/>
              <w:right w:val="single" w:sz="4" w:space="0" w:color="auto"/>
            </w:tcBorders>
            <w:shd w:val="clear" w:color="auto" w:fill="C0C0C0"/>
          </w:tcPr>
          <w:p w14:paraId="4BB4FC5C"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WI code </w:t>
            </w:r>
            <w:r w:rsidRPr="001473E0">
              <w:rPr>
                <w:rFonts w:eastAsia="Times New Roman" w:cs="Arial"/>
                <w:szCs w:val="18"/>
                <w:highlight w:val="yellow"/>
                <w:lang w:eastAsia="ar-SA"/>
              </w:rPr>
              <w:t>TEI15</w:t>
            </w:r>
            <w:r w:rsidRPr="001473E0">
              <w:rPr>
                <w:rFonts w:eastAsia="Times New Roman" w:cs="Arial"/>
                <w:szCs w:val="18"/>
                <w:lang w:eastAsia="ar-SA"/>
              </w:rPr>
              <w:t xml:space="preserve"> Rel-15 CR0070R- Cat F</w:t>
            </w:r>
          </w:p>
          <w:p w14:paraId="79423627"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WI code SMARTER can still be used</w:t>
            </w:r>
          </w:p>
        </w:tc>
      </w:tr>
      <w:tr w:rsidR="00D2256A" w:rsidRPr="00D2256A" w14:paraId="08D1C62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C0C0C0"/>
          </w:tcPr>
          <w:p w14:paraId="1AFB2D93"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1101261" w14:textId="17E426BD" w:rsidR="00D2256A" w:rsidRPr="001473E0" w:rsidRDefault="009A7C1C" w:rsidP="00D2256A">
            <w:pPr>
              <w:snapToGrid w:val="0"/>
              <w:spacing w:after="0" w:line="240" w:lineRule="auto"/>
              <w:rPr>
                <w:rFonts w:eastAsia="Times New Roman" w:cs="Arial"/>
                <w:szCs w:val="18"/>
                <w:lang w:eastAsia="ar-SA"/>
              </w:rPr>
            </w:pPr>
            <w:hyperlink r:id="rId88" w:history="1">
              <w:r w:rsidR="00D2256A" w:rsidRPr="001473E0">
                <w:rPr>
                  <w:rStyle w:val="Hyperlink"/>
                  <w:rFonts w:eastAsia="Times New Roman" w:cs="Arial"/>
                  <w:color w:val="auto"/>
                  <w:szCs w:val="18"/>
                  <w:lang w:eastAsia="ar-SA"/>
                </w:rPr>
                <w:t>S1-180020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C0C0C0"/>
          </w:tcPr>
          <w:p w14:paraId="509DF2FF"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C0C0C0"/>
          </w:tcPr>
          <w:p w14:paraId="567FFFB8"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CR22.278v15.1.0: </w:t>
            </w:r>
            <w:r w:rsidRPr="001473E0">
              <w:rPr>
                <w:noProof/>
              </w:rPr>
              <w:t>Release 15 alignment on the performance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C0C0C0"/>
          </w:tcPr>
          <w:p w14:paraId="078222F1" w14:textId="3A921D50" w:rsidR="00D2256A" w:rsidRPr="001473E0" w:rsidRDefault="001473E0"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Moved to </w:t>
            </w:r>
            <w:r>
              <w:rPr>
                <w:rFonts w:eastAsia="Times New Roman" w:cs="Arial"/>
                <w:szCs w:val="18"/>
                <w:lang w:eastAsia="ar-SA"/>
              </w:rPr>
              <w:t>3</w:t>
            </w:r>
          </w:p>
        </w:tc>
        <w:tc>
          <w:tcPr>
            <w:tcW w:w="3079" w:type="dxa"/>
            <w:gridSpan w:val="4"/>
            <w:tcBorders>
              <w:top w:val="single" w:sz="4" w:space="0" w:color="auto"/>
              <w:left w:val="single" w:sz="4" w:space="0" w:color="auto"/>
              <w:bottom w:val="single" w:sz="4" w:space="0" w:color="auto"/>
              <w:right w:val="single" w:sz="4" w:space="0" w:color="auto"/>
            </w:tcBorders>
            <w:shd w:val="clear" w:color="auto" w:fill="C0C0C0"/>
          </w:tcPr>
          <w:p w14:paraId="26833D03"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lang w:eastAsia="ar-SA"/>
              </w:rPr>
              <w:t xml:space="preserve">WI code </w:t>
            </w:r>
            <w:r w:rsidRPr="001473E0">
              <w:rPr>
                <w:rFonts w:eastAsia="Times New Roman" w:cs="Arial"/>
                <w:szCs w:val="18"/>
                <w:highlight w:val="yellow"/>
                <w:lang w:eastAsia="ar-SA"/>
              </w:rPr>
              <w:t>TEI15</w:t>
            </w:r>
            <w:r w:rsidRPr="001473E0">
              <w:rPr>
                <w:rFonts w:eastAsia="Times New Roman" w:cs="Arial"/>
                <w:szCs w:val="18"/>
                <w:lang w:eastAsia="ar-SA"/>
              </w:rPr>
              <w:t xml:space="preserve"> Rel-15</w:t>
            </w:r>
            <w:r w:rsidR="003E65B8" w:rsidRPr="001473E0">
              <w:rPr>
                <w:rFonts w:eastAsia="Times New Roman" w:cs="Arial"/>
                <w:szCs w:val="18"/>
                <w:lang w:eastAsia="ar-SA"/>
              </w:rPr>
              <w:t xml:space="preserve"> CR023</w:t>
            </w:r>
            <w:r w:rsidRPr="001473E0">
              <w:rPr>
                <w:rFonts w:eastAsia="Times New Roman" w:cs="Arial"/>
                <w:szCs w:val="18"/>
                <w:lang w:eastAsia="ar-SA"/>
              </w:rPr>
              <w:t>9R- Cat F</w:t>
            </w:r>
          </w:p>
          <w:p w14:paraId="13C85E2E" w14:textId="77777777" w:rsidR="00D2256A" w:rsidRPr="001473E0" w:rsidRDefault="00D2256A" w:rsidP="00D2256A">
            <w:pPr>
              <w:snapToGrid w:val="0"/>
              <w:spacing w:after="0" w:line="240" w:lineRule="auto"/>
              <w:rPr>
                <w:rFonts w:eastAsia="Times New Roman" w:cs="Arial"/>
                <w:szCs w:val="18"/>
                <w:lang w:eastAsia="ar-SA"/>
              </w:rPr>
            </w:pPr>
            <w:r w:rsidRPr="001473E0">
              <w:rPr>
                <w:rFonts w:eastAsia="Times New Roman" w:cs="Arial"/>
                <w:szCs w:val="18"/>
                <w:highlight w:val="yellow"/>
                <w:lang w:eastAsia="ar-SA"/>
              </w:rPr>
              <w:t>WI code SMARTER can still be used</w:t>
            </w:r>
          </w:p>
        </w:tc>
      </w:tr>
      <w:tr w:rsidR="00A8576B" w:rsidRPr="00B04844" w14:paraId="1AE428F9" w14:textId="77777777" w:rsidTr="00566480">
        <w:trPr>
          <w:trHeight w:val="293"/>
        </w:trPr>
        <w:tc>
          <w:tcPr>
            <w:tcW w:w="14499" w:type="dxa"/>
            <w:gridSpan w:val="13"/>
            <w:tcBorders>
              <w:bottom w:val="single" w:sz="4" w:space="0" w:color="auto"/>
            </w:tcBorders>
            <w:shd w:val="clear" w:color="auto" w:fill="F2F2F2"/>
          </w:tcPr>
          <w:p w14:paraId="72AABB66" w14:textId="77777777" w:rsidR="00A8576B" w:rsidRPr="00F45489" w:rsidRDefault="00A8576B" w:rsidP="00C32A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D2256A" w:rsidRPr="00D2256A" w14:paraId="434ACDF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E04A81B" w14:textId="77777777" w:rsidR="00D2256A" w:rsidRPr="00A75C05" w:rsidRDefault="00D2256A" w:rsidP="00D2256A">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3B1F0DE" w14:textId="6EE780D0" w:rsidR="00D2256A" w:rsidRPr="00D2256A" w:rsidRDefault="009A7C1C" w:rsidP="00D2256A">
            <w:pPr>
              <w:snapToGrid w:val="0"/>
              <w:spacing w:after="0" w:line="240" w:lineRule="auto"/>
              <w:rPr>
                <w:rFonts w:eastAsia="Times New Roman" w:cs="Arial"/>
                <w:szCs w:val="18"/>
                <w:lang w:eastAsia="ar-SA"/>
              </w:rPr>
            </w:pPr>
            <w:hyperlink r:id="rId89" w:history="1">
              <w:r w:rsidR="00D2256A" w:rsidRPr="00566480">
                <w:rPr>
                  <w:rStyle w:val="Hyperlink"/>
                  <w:rFonts w:eastAsia="Times New Roman" w:cs="Arial"/>
                  <w:szCs w:val="18"/>
                  <w:lang w:eastAsia="ar-SA"/>
                </w:rPr>
                <w:t>S1-180104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C72656A" w14:textId="77777777" w:rsidR="00D2256A" w:rsidRPr="00D2256A" w:rsidRDefault="003E65B8" w:rsidP="00D2256A">
            <w:pPr>
              <w:snapToGrid w:val="0"/>
              <w:spacing w:after="0" w:line="240" w:lineRule="auto"/>
              <w:rPr>
                <w:rFonts w:eastAsia="Times New Roman" w:cs="Arial"/>
                <w:szCs w:val="18"/>
                <w:lang w:eastAsia="ar-SA"/>
              </w:rPr>
            </w:pPr>
            <w:r>
              <w:rPr>
                <w:noProof/>
              </w:rPr>
              <w:t>IDEMIA, AT&amp;T, Gemalto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BA97B81" w14:textId="77777777" w:rsidR="00D2256A" w:rsidRPr="00D2256A" w:rsidRDefault="003E65B8" w:rsidP="00D2256A">
            <w:pPr>
              <w:snapToGrid w:val="0"/>
              <w:spacing w:after="0" w:line="240" w:lineRule="auto"/>
              <w:rPr>
                <w:rFonts w:eastAsia="Times New Roman" w:cs="Arial"/>
                <w:szCs w:val="18"/>
                <w:lang w:eastAsia="ar-SA"/>
              </w:rPr>
            </w:pPr>
            <w:r>
              <w:rPr>
                <w:rFonts w:eastAsia="Times New Roman" w:cs="Arial"/>
                <w:szCs w:val="18"/>
                <w:lang w:eastAsia="ar-SA"/>
              </w:rPr>
              <w:t>CR22.011v15</w:t>
            </w:r>
            <w:r w:rsidR="00D2256A" w:rsidRPr="00D2256A">
              <w:rPr>
                <w:rFonts w:eastAsia="Times New Roman" w:cs="Arial"/>
                <w:szCs w:val="18"/>
                <w:lang w:eastAsia="ar-SA"/>
              </w:rPr>
              <w:t xml:space="preserve">.2.0: </w:t>
            </w:r>
            <w:r>
              <w:rPr>
                <w:noProof/>
              </w:rPr>
              <w:t>Add support of EN-DC in PLMN Selection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FF40890" w14:textId="77777777" w:rsidR="00D2256A" w:rsidRPr="00A75C05" w:rsidRDefault="00D2256A" w:rsidP="00D2256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FF94A2A" w14:textId="77777777" w:rsidR="00D2256A" w:rsidRDefault="00D2256A" w:rsidP="00D2256A">
            <w:pPr>
              <w:snapToGrid w:val="0"/>
              <w:spacing w:after="0" w:line="240" w:lineRule="auto"/>
              <w:rPr>
                <w:rFonts w:eastAsia="Times New Roman" w:cs="Arial"/>
                <w:szCs w:val="18"/>
                <w:lang w:eastAsia="ar-SA"/>
              </w:rPr>
            </w:pPr>
            <w:r w:rsidRPr="00D2256A">
              <w:rPr>
                <w:rFonts w:eastAsia="Times New Roman" w:cs="Arial"/>
                <w:szCs w:val="18"/>
                <w:lang w:eastAsia="ar-SA"/>
              </w:rPr>
              <w:t xml:space="preserve">WI code </w:t>
            </w:r>
            <w:r w:rsidR="003E65B8">
              <w:rPr>
                <w:rFonts w:eastAsia="Times New Roman" w:cs="Arial"/>
                <w:szCs w:val="18"/>
                <w:lang w:eastAsia="ar-SA"/>
              </w:rPr>
              <w:t>TEI15 Rel-15 CR0274</w:t>
            </w:r>
            <w:r w:rsidRPr="00D2256A">
              <w:rPr>
                <w:rFonts w:eastAsia="Times New Roman" w:cs="Arial"/>
                <w:szCs w:val="18"/>
                <w:lang w:eastAsia="ar-SA"/>
              </w:rPr>
              <w:t xml:space="preserve">R- Cat </w:t>
            </w:r>
            <w:r w:rsidR="003E65B8">
              <w:rPr>
                <w:rFonts w:eastAsia="Times New Roman" w:cs="Arial"/>
                <w:szCs w:val="18"/>
                <w:lang w:eastAsia="ar-SA"/>
              </w:rPr>
              <w:t>F</w:t>
            </w:r>
          </w:p>
          <w:p w14:paraId="599EFC88" w14:textId="77777777" w:rsidR="003E65B8" w:rsidRPr="00D2256A" w:rsidRDefault="003E65B8" w:rsidP="00D2256A">
            <w:pPr>
              <w:snapToGrid w:val="0"/>
              <w:spacing w:after="0" w:line="240" w:lineRule="auto"/>
              <w:rPr>
                <w:rFonts w:eastAsia="Times New Roman" w:cs="Arial"/>
                <w:szCs w:val="18"/>
                <w:lang w:eastAsia="ar-SA"/>
              </w:rPr>
            </w:pPr>
            <w:r w:rsidRPr="003E65B8">
              <w:rPr>
                <w:rFonts w:eastAsia="Times New Roman" w:cs="Arial"/>
                <w:szCs w:val="18"/>
                <w:highlight w:val="yellow"/>
                <w:lang w:eastAsia="ar-SA"/>
              </w:rPr>
              <w:t>Some revision marks remaining on cover page</w:t>
            </w:r>
          </w:p>
        </w:tc>
      </w:tr>
      <w:tr w:rsidR="004D36FE" w:rsidRPr="00B04844" w14:paraId="0866BA81"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27CD41EC" w14:textId="77777777" w:rsidR="004D36FE" w:rsidRPr="00012C8A" w:rsidRDefault="004D36FE" w:rsidP="004D36FE">
            <w:pPr>
              <w:pStyle w:val="Heading2"/>
            </w:pPr>
            <w:r>
              <w:t>Rel-15 correction and clarification CRs (other than alignment)</w:t>
            </w:r>
          </w:p>
        </w:tc>
      </w:tr>
      <w:tr w:rsidR="00A8576B" w:rsidRPr="00B04844" w14:paraId="6A770957" w14:textId="77777777" w:rsidTr="00566480">
        <w:trPr>
          <w:trHeight w:val="293"/>
        </w:trPr>
        <w:tc>
          <w:tcPr>
            <w:tcW w:w="14499" w:type="dxa"/>
            <w:gridSpan w:val="13"/>
            <w:tcBorders>
              <w:bottom w:val="single" w:sz="4" w:space="0" w:color="auto"/>
            </w:tcBorders>
            <w:shd w:val="clear" w:color="auto" w:fill="F2F2F2"/>
          </w:tcPr>
          <w:p w14:paraId="680D8A14" w14:textId="77777777" w:rsidR="00A8576B" w:rsidRPr="00F45489" w:rsidRDefault="00A8576B" w:rsidP="00C32A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Network Selection Restriction</w:t>
            </w:r>
          </w:p>
        </w:tc>
      </w:tr>
      <w:tr w:rsidR="001136D3" w:rsidRPr="00A75C05" w14:paraId="6D3F9AA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AE33E8" w14:textId="77777777" w:rsidR="001136D3" w:rsidRPr="00A75C05" w:rsidRDefault="001136D3" w:rsidP="001136D3">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D0A3B4C" w14:textId="5BAFF18A" w:rsidR="001136D3" w:rsidRPr="00851ED5" w:rsidRDefault="009A7C1C" w:rsidP="001136D3">
            <w:pPr>
              <w:snapToGrid w:val="0"/>
              <w:spacing w:after="0" w:line="240" w:lineRule="auto"/>
              <w:rPr>
                <w:rFonts w:cs="Arial"/>
              </w:rPr>
            </w:pPr>
            <w:hyperlink r:id="rId90" w:history="1">
              <w:r w:rsidR="001136D3" w:rsidRPr="00566480">
                <w:rPr>
                  <w:rStyle w:val="Hyperlink"/>
                  <w:rFonts w:cs="Arial"/>
                </w:rPr>
                <w:t>S1-180025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C91C1BB" w14:textId="77777777" w:rsidR="001136D3" w:rsidRPr="00A75C05" w:rsidRDefault="001136D3" w:rsidP="001136D3">
            <w:pPr>
              <w:snapToGrid w:val="0"/>
              <w:spacing w:after="0" w:line="240" w:lineRule="auto"/>
            </w:pPr>
            <w:r>
              <w:rPr>
                <w:noProof/>
                <w:lang w:eastAsia="ko-KR"/>
              </w:rPr>
              <w:t>LG Electronics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EC1E4CC" w14:textId="77777777" w:rsidR="001136D3" w:rsidRPr="00A75C05" w:rsidRDefault="001136D3" w:rsidP="001136D3">
            <w:pPr>
              <w:snapToGrid w:val="0"/>
              <w:spacing w:after="0" w:line="240" w:lineRule="auto"/>
            </w:pPr>
            <w:r>
              <w:t xml:space="preserve">CR22.011v15.2.0: </w:t>
            </w:r>
            <w:r>
              <w:rPr>
                <w:noProof/>
                <w:lang w:eastAsia="ko-KR"/>
              </w:rPr>
              <w:t>Clarification to network selection restriction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7332FB" w14:textId="77777777" w:rsidR="001136D3" w:rsidRPr="00A75C05"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177D554" w14:textId="77777777" w:rsidR="001136D3" w:rsidRPr="00A75C05" w:rsidRDefault="001136D3" w:rsidP="001136D3">
            <w:pPr>
              <w:spacing w:after="0" w:line="240" w:lineRule="auto"/>
              <w:rPr>
                <w:rFonts w:eastAsia="Arial Unicode MS" w:cs="Arial"/>
                <w:szCs w:val="18"/>
                <w:lang w:eastAsia="ar-SA"/>
              </w:rPr>
            </w:pPr>
            <w:r>
              <w:rPr>
                <w:rFonts w:eastAsia="Times New Roman" w:cs="Arial"/>
                <w:szCs w:val="18"/>
                <w:lang w:val="en-US" w:eastAsia="ar-SA"/>
              </w:rPr>
              <w:t>WI code TEI15 Rel-15 CR0272R- Cat F</w:t>
            </w:r>
          </w:p>
        </w:tc>
      </w:tr>
      <w:tr w:rsidR="001136D3" w:rsidRPr="00A75C05" w14:paraId="4518949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C1D0024" w14:textId="77777777" w:rsidR="001136D3" w:rsidRPr="00A75C05" w:rsidRDefault="001136D3" w:rsidP="001136D3">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F9B33AE" w14:textId="544596F5" w:rsidR="001136D3" w:rsidRPr="00851ED5" w:rsidRDefault="009A7C1C" w:rsidP="001136D3">
            <w:pPr>
              <w:snapToGrid w:val="0"/>
              <w:spacing w:after="0" w:line="240" w:lineRule="auto"/>
              <w:rPr>
                <w:rFonts w:cs="Arial"/>
              </w:rPr>
            </w:pPr>
            <w:hyperlink r:id="rId91" w:history="1">
              <w:r w:rsidR="001136D3" w:rsidRPr="00566480">
                <w:rPr>
                  <w:rStyle w:val="Hyperlink"/>
                  <w:rFonts w:cs="Arial"/>
                </w:rPr>
                <w:t>S1-180026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01A6271" w14:textId="77777777" w:rsidR="001136D3" w:rsidRPr="00A75C05" w:rsidRDefault="001136D3" w:rsidP="001136D3">
            <w:pPr>
              <w:snapToGrid w:val="0"/>
              <w:spacing w:after="0" w:line="240" w:lineRule="auto"/>
            </w:pPr>
            <w:r>
              <w:rPr>
                <w:noProof/>
                <w:lang w:eastAsia="ko-KR"/>
              </w:rPr>
              <w:t>LG Electronics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F3F66C9" w14:textId="77777777" w:rsidR="001136D3" w:rsidRPr="00A75C05" w:rsidRDefault="001136D3" w:rsidP="001136D3">
            <w:pPr>
              <w:snapToGrid w:val="0"/>
              <w:spacing w:after="0" w:line="240" w:lineRule="auto"/>
            </w:pPr>
            <w:r>
              <w:t xml:space="preserve">CR22.011v16.0.0: </w:t>
            </w:r>
            <w:r>
              <w:rPr>
                <w:noProof/>
                <w:lang w:eastAsia="ko-KR"/>
              </w:rPr>
              <w:t>Clarification to network selection restriction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E570FC6" w14:textId="77777777" w:rsidR="001136D3" w:rsidRPr="00A75C05"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D050833" w14:textId="77777777" w:rsidR="001136D3" w:rsidRPr="00A75C05" w:rsidRDefault="001136D3" w:rsidP="001136D3">
            <w:pPr>
              <w:spacing w:after="0" w:line="240" w:lineRule="auto"/>
              <w:rPr>
                <w:rFonts w:eastAsia="Arial Unicode MS" w:cs="Arial"/>
                <w:szCs w:val="18"/>
                <w:lang w:eastAsia="ar-SA"/>
              </w:rPr>
            </w:pPr>
            <w:r>
              <w:rPr>
                <w:rFonts w:eastAsia="Times New Roman" w:cs="Arial"/>
                <w:szCs w:val="18"/>
                <w:lang w:val="en-US" w:eastAsia="ar-SA"/>
              </w:rPr>
              <w:t>WI code TEI15 Rel-16 CR0273R- Cat A</w:t>
            </w:r>
          </w:p>
        </w:tc>
      </w:tr>
      <w:tr w:rsidR="00A8576B" w:rsidRPr="00B04844" w14:paraId="17678938" w14:textId="77777777" w:rsidTr="00566480">
        <w:trPr>
          <w:trHeight w:val="293"/>
        </w:trPr>
        <w:tc>
          <w:tcPr>
            <w:tcW w:w="14499" w:type="dxa"/>
            <w:gridSpan w:val="13"/>
            <w:tcBorders>
              <w:bottom w:val="single" w:sz="4" w:space="0" w:color="auto"/>
            </w:tcBorders>
            <w:shd w:val="clear" w:color="auto" w:fill="F2F2F2"/>
          </w:tcPr>
          <w:p w14:paraId="5B098606" w14:textId="77777777" w:rsidR="00A8576B" w:rsidRPr="00F45489" w:rsidRDefault="00A8576B" w:rsidP="00C32A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Unified Access Control</w:t>
            </w:r>
          </w:p>
        </w:tc>
      </w:tr>
      <w:tr w:rsidR="00A8576B" w:rsidRPr="00A75C05" w14:paraId="6F1CD1C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A07F88A"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ED6C61D" w14:textId="6A7CC39C" w:rsidR="00A8576B" w:rsidRPr="00851ED5" w:rsidRDefault="009A7C1C" w:rsidP="00C32ACF">
            <w:pPr>
              <w:snapToGrid w:val="0"/>
              <w:spacing w:after="0" w:line="240" w:lineRule="auto"/>
              <w:rPr>
                <w:rFonts w:cs="Arial"/>
              </w:rPr>
            </w:pPr>
            <w:hyperlink r:id="rId92" w:history="1">
              <w:r w:rsidR="00A8576B" w:rsidRPr="00566480">
                <w:rPr>
                  <w:rStyle w:val="Hyperlink"/>
                  <w:rFonts w:cs="Arial"/>
                </w:rPr>
                <w:t>S1-180053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07B034E" w14:textId="77777777" w:rsidR="00A8576B" w:rsidRPr="00A75C05" w:rsidRDefault="00A8576B" w:rsidP="00C32ACF">
            <w:pPr>
              <w:snapToGrid w:val="0"/>
              <w:spacing w:after="0" w:line="240" w:lineRule="auto"/>
            </w:pPr>
            <w:r>
              <w:rPr>
                <w:noProof/>
              </w:rPr>
              <w:t xml:space="preserve">Nokia, Nokia Shanghai Bell, </w:t>
            </w:r>
            <w:r w:rsidRPr="0077617B">
              <w:rPr>
                <w:noProof/>
              </w:rPr>
              <w:t>LG Electronics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A3A86B9" w14:textId="77777777" w:rsidR="00A8576B" w:rsidRPr="00A75C05" w:rsidRDefault="00A8576B" w:rsidP="00C32ACF">
            <w:pPr>
              <w:snapToGrid w:val="0"/>
              <w:spacing w:after="0" w:line="240" w:lineRule="auto"/>
            </w:pPr>
            <w:r>
              <w:t xml:space="preserve">CR22.261v15.3.0: </w:t>
            </w:r>
            <w:r>
              <w:rPr>
                <w:noProof/>
              </w:rPr>
              <w:t>Clarification of delay tolerant UEs in UAC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24F5AAC"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9564EE1" w14:textId="77777777" w:rsidR="00A8576B" w:rsidRPr="00A75C05" w:rsidRDefault="00A8576B" w:rsidP="00C32ACF">
            <w:pPr>
              <w:spacing w:after="0" w:line="240" w:lineRule="auto"/>
              <w:rPr>
                <w:rFonts w:eastAsia="Arial Unicode MS" w:cs="Arial"/>
                <w:szCs w:val="18"/>
                <w:lang w:eastAsia="ar-SA"/>
              </w:rPr>
            </w:pPr>
            <w:r>
              <w:rPr>
                <w:rFonts w:eastAsia="Times New Roman" w:cs="Arial"/>
                <w:szCs w:val="18"/>
                <w:lang w:val="en-US" w:eastAsia="ar-SA"/>
              </w:rPr>
              <w:t>WI code SMARTER Rel-15 CR0071R- Cat F</w:t>
            </w:r>
          </w:p>
        </w:tc>
      </w:tr>
      <w:tr w:rsidR="00A8576B" w:rsidRPr="00A75C05" w14:paraId="565A8AD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A87012"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BE045F8" w14:textId="4F41B107" w:rsidR="00A8576B" w:rsidRPr="00851ED5" w:rsidRDefault="009A7C1C" w:rsidP="00C32ACF">
            <w:pPr>
              <w:snapToGrid w:val="0"/>
              <w:spacing w:after="0" w:line="240" w:lineRule="auto"/>
              <w:rPr>
                <w:rFonts w:cs="Arial"/>
              </w:rPr>
            </w:pPr>
            <w:hyperlink r:id="rId93" w:history="1">
              <w:r w:rsidR="00A8576B" w:rsidRPr="00566480">
                <w:rPr>
                  <w:rStyle w:val="Hyperlink"/>
                  <w:rFonts w:cs="Arial"/>
                </w:rPr>
                <w:t>S1-180054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5E9165C" w14:textId="77777777" w:rsidR="00A8576B" w:rsidRPr="00A75C05" w:rsidRDefault="00A8576B" w:rsidP="00C32ACF">
            <w:pPr>
              <w:snapToGrid w:val="0"/>
              <w:spacing w:after="0" w:line="240" w:lineRule="auto"/>
            </w:pPr>
            <w:r>
              <w:rPr>
                <w:noProof/>
              </w:rPr>
              <w:t xml:space="preserve">Nokia, Nokia Shanghai Bell, </w:t>
            </w:r>
            <w:r w:rsidRPr="0077617B">
              <w:rPr>
                <w:noProof/>
              </w:rPr>
              <w:t>LG Electronics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A0B8409" w14:textId="77777777" w:rsidR="00A8576B" w:rsidRPr="00A75C05" w:rsidRDefault="00A8576B" w:rsidP="00C32ACF">
            <w:pPr>
              <w:snapToGrid w:val="0"/>
              <w:spacing w:after="0" w:line="240" w:lineRule="auto"/>
            </w:pPr>
            <w:r>
              <w:t xml:space="preserve">CR22.261v16.2.0: </w:t>
            </w:r>
            <w:r>
              <w:rPr>
                <w:noProof/>
              </w:rPr>
              <w:t>Clarification of delay tolerant UEs in UAC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6D54B73"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FBC501E" w14:textId="77777777" w:rsidR="00A8576B" w:rsidRPr="00A75C05" w:rsidRDefault="00A8576B" w:rsidP="00C32ACF">
            <w:pPr>
              <w:spacing w:after="0" w:line="240" w:lineRule="auto"/>
              <w:rPr>
                <w:rFonts w:eastAsia="Arial Unicode MS" w:cs="Arial"/>
                <w:szCs w:val="18"/>
                <w:lang w:eastAsia="ar-SA"/>
              </w:rPr>
            </w:pPr>
            <w:r>
              <w:rPr>
                <w:rFonts w:eastAsia="Times New Roman" w:cs="Arial"/>
                <w:szCs w:val="18"/>
                <w:lang w:val="en-US" w:eastAsia="ar-SA"/>
              </w:rPr>
              <w:t>WI code SMARTER Rel-16 CR0072R- Cat A</w:t>
            </w:r>
          </w:p>
        </w:tc>
      </w:tr>
      <w:tr w:rsidR="00A8576B" w:rsidRPr="00A75C05" w14:paraId="620C4FC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A8CD17D"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74D8685" w14:textId="5309B214" w:rsidR="00A8576B" w:rsidRPr="00851ED5" w:rsidRDefault="009A7C1C" w:rsidP="00C32ACF">
            <w:pPr>
              <w:snapToGrid w:val="0"/>
              <w:spacing w:after="0" w:line="240" w:lineRule="auto"/>
              <w:rPr>
                <w:rFonts w:cs="Arial"/>
              </w:rPr>
            </w:pPr>
            <w:hyperlink r:id="rId94" w:history="1">
              <w:r w:rsidR="00A8576B" w:rsidRPr="00566480">
                <w:rPr>
                  <w:rStyle w:val="Hyperlink"/>
                  <w:rFonts w:cs="Arial"/>
                </w:rPr>
                <w:t>S1-180059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42E7B8D" w14:textId="77777777" w:rsidR="00A8576B" w:rsidRPr="00A75C05" w:rsidRDefault="00A8576B" w:rsidP="00C32ACF">
            <w:pPr>
              <w:snapToGrid w:val="0"/>
              <w:spacing w:after="0" w:line="240" w:lineRule="auto"/>
            </w:pPr>
            <w:r w:rsidRPr="000E6DE4">
              <w:t>LG Electronics Inc.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646A4E3" w14:textId="77777777" w:rsidR="00A8576B" w:rsidRPr="00A75C05" w:rsidRDefault="00A8576B" w:rsidP="00C32ACF">
            <w:pPr>
              <w:snapToGrid w:val="0"/>
              <w:spacing w:after="0" w:line="240" w:lineRule="auto"/>
            </w:pPr>
            <w:r w:rsidRPr="000E6DE4">
              <w:t>Clarification of operator-defined values in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F30A269"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7D3590E" w14:textId="77777777" w:rsidR="00A8576B" w:rsidRPr="000E6DE4" w:rsidRDefault="00A8576B" w:rsidP="00C32ACF">
            <w:pPr>
              <w:spacing w:after="0" w:line="240" w:lineRule="auto"/>
              <w:rPr>
                <w:rFonts w:eastAsia="Arial Unicode MS" w:cs="Arial"/>
                <w:szCs w:val="18"/>
                <w:lang w:eastAsia="ar-SA"/>
              </w:rPr>
            </w:pPr>
          </w:p>
        </w:tc>
      </w:tr>
      <w:tr w:rsidR="00FC5053" w:rsidRPr="00A75C05" w14:paraId="37B6B20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155012B" w14:textId="77777777" w:rsidR="00FC5053" w:rsidRPr="00A75C05" w:rsidRDefault="00FC5053" w:rsidP="00517FBA">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51AAE3C" w14:textId="569CE03D" w:rsidR="00FC5053" w:rsidRPr="00851ED5" w:rsidRDefault="009A7C1C" w:rsidP="00517FBA">
            <w:pPr>
              <w:snapToGrid w:val="0"/>
              <w:spacing w:after="0" w:line="240" w:lineRule="auto"/>
              <w:rPr>
                <w:rFonts w:cs="Arial"/>
              </w:rPr>
            </w:pPr>
            <w:hyperlink r:id="rId95" w:history="1">
              <w:r w:rsidR="00FC5053" w:rsidRPr="00566480">
                <w:rPr>
                  <w:rStyle w:val="Hyperlink"/>
                  <w:rFonts w:cs="Arial"/>
                </w:rPr>
                <w:t>S1-180145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B9ADE95" w14:textId="77777777" w:rsidR="00FC5053" w:rsidRPr="00A75C05" w:rsidRDefault="00FC5053" w:rsidP="00517FBA">
            <w:pPr>
              <w:snapToGrid w:val="0"/>
              <w:spacing w:after="0" w:line="240" w:lineRule="auto"/>
            </w:pPr>
            <w: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F59C91B" w14:textId="77777777" w:rsidR="00FC5053" w:rsidRPr="00A75C05" w:rsidRDefault="00FC5053" w:rsidP="00517FBA">
            <w:pPr>
              <w:snapToGrid w:val="0"/>
              <w:spacing w:after="0" w:line="240" w:lineRule="auto"/>
            </w:pPr>
            <w:r>
              <w:t xml:space="preserve">CR22.261v15.3.0: </w:t>
            </w:r>
            <w:r>
              <w:rPr>
                <w:noProof/>
              </w:rPr>
              <w:t>Alignment of normative and descriptive clauses for Unified Access Control regarding operator defined Access Identities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284D584" w14:textId="77777777" w:rsidR="00FC5053" w:rsidRPr="00A75C05" w:rsidRDefault="00FC5053" w:rsidP="00517FB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D001872" w14:textId="77777777" w:rsidR="00FC5053" w:rsidRPr="00A75C05" w:rsidRDefault="00FC5053" w:rsidP="00517FBA">
            <w:pPr>
              <w:spacing w:after="0" w:line="240" w:lineRule="auto"/>
              <w:rPr>
                <w:rFonts w:eastAsia="Arial Unicode MS" w:cs="Arial"/>
                <w:szCs w:val="18"/>
                <w:lang w:eastAsia="ar-SA"/>
              </w:rPr>
            </w:pPr>
            <w:r>
              <w:rPr>
                <w:rFonts w:eastAsia="Times New Roman" w:cs="Arial"/>
                <w:szCs w:val="18"/>
                <w:lang w:val="en-US" w:eastAsia="ar-SA"/>
              </w:rPr>
              <w:t>WI code SMARTER Rel-15 CR0076R- Cat F</w:t>
            </w:r>
          </w:p>
        </w:tc>
      </w:tr>
      <w:tr w:rsidR="00FC5053" w:rsidRPr="00A75C05" w14:paraId="1433886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6D927BC" w14:textId="77777777" w:rsidR="00FC5053" w:rsidRPr="00A75C05" w:rsidRDefault="00FC5053" w:rsidP="00517FBA">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3D64C0A" w14:textId="490D47AD" w:rsidR="00FC5053" w:rsidRPr="00851ED5" w:rsidRDefault="009A7C1C" w:rsidP="00517FBA">
            <w:pPr>
              <w:snapToGrid w:val="0"/>
              <w:spacing w:after="0" w:line="240" w:lineRule="auto"/>
              <w:rPr>
                <w:rFonts w:cs="Arial"/>
              </w:rPr>
            </w:pPr>
            <w:hyperlink r:id="rId96" w:history="1">
              <w:r w:rsidR="00FC5053" w:rsidRPr="00566480">
                <w:rPr>
                  <w:rStyle w:val="Hyperlink"/>
                  <w:rFonts w:cs="Arial"/>
                </w:rPr>
                <w:t>S1-180146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F2FCF1C" w14:textId="77777777" w:rsidR="00FC5053" w:rsidRPr="00A75C05" w:rsidRDefault="00FC5053" w:rsidP="00517FBA">
            <w:pPr>
              <w:snapToGrid w:val="0"/>
              <w:spacing w:after="0" w:line="240" w:lineRule="auto"/>
            </w:pPr>
            <w: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82936D7" w14:textId="77777777" w:rsidR="00FC5053" w:rsidRPr="00A75C05" w:rsidRDefault="00FC5053" w:rsidP="00517FBA">
            <w:pPr>
              <w:snapToGrid w:val="0"/>
              <w:spacing w:after="0" w:line="240" w:lineRule="auto"/>
            </w:pPr>
            <w:r>
              <w:t xml:space="preserve">CR22.261v16.2.0: </w:t>
            </w:r>
            <w:r>
              <w:rPr>
                <w:noProof/>
              </w:rPr>
              <w:t>Alignment of normative and descriptive clauses for Unified Access Control regarding operator defined Access Identities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029D5DB" w14:textId="77777777" w:rsidR="00FC5053" w:rsidRPr="00A75C05" w:rsidRDefault="00FC5053" w:rsidP="00517FB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FFE2739" w14:textId="77777777" w:rsidR="00FC5053" w:rsidRPr="00A75C05" w:rsidRDefault="00FC5053" w:rsidP="00517FBA">
            <w:pPr>
              <w:spacing w:after="0" w:line="240" w:lineRule="auto"/>
              <w:rPr>
                <w:rFonts w:eastAsia="Arial Unicode MS" w:cs="Arial"/>
                <w:szCs w:val="18"/>
                <w:lang w:eastAsia="ar-SA"/>
              </w:rPr>
            </w:pPr>
            <w:r>
              <w:rPr>
                <w:rFonts w:eastAsia="Times New Roman" w:cs="Arial"/>
                <w:szCs w:val="18"/>
                <w:lang w:val="en-US" w:eastAsia="ar-SA"/>
              </w:rPr>
              <w:t>WI code SMARTER Rel-16 CR0077R- Cat A</w:t>
            </w:r>
          </w:p>
        </w:tc>
      </w:tr>
      <w:tr w:rsidR="00A8576B" w:rsidRPr="00A75C05" w14:paraId="64122F3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D5DF332"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8476D79" w14:textId="0568DE43" w:rsidR="00A8576B" w:rsidRPr="00851ED5" w:rsidRDefault="009A7C1C" w:rsidP="00C32ACF">
            <w:pPr>
              <w:snapToGrid w:val="0"/>
              <w:spacing w:after="0" w:line="240" w:lineRule="auto"/>
              <w:rPr>
                <w:rFonts w:cs="Arial"/>
              </w:rPr>
            </w:pPr>
            <w:hyperlink r:id="rId97" w:history="1">
              <w:r w:rsidR="00A8576B" w:rsidRPr="00566480">
                <w:rPr>
                  <w:rStyle w:val="Hyperlink"/>
                  <w:rFonts w:cs="Arial"/>
                </w:rPr>
                <w:t>S1-180060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73FB086" w14:textId="77777777" w:rsidR="00A8576B" w:rsidRPr="00A75C05" w:rsidRDefault="00A8576B" w:rsidP="00C32ACF">
            <w:pPr>
              <w:snapToGrid w:val="0"/>
              <w:spacing w:after="0" w:line="240" w:lineRule="auto"/>
            </w:pPr>
            <w:r w:rsidRPr="000E6DE4">
              <w:t>LG Electronics Inc.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63B7EF" w14:textId="77777777" w:rsidR="00A8576B" w:rsidRPr="00A75C05" w:rsidRDefault="00A8576B" w:rsidP="00C32ACF">
            <w:pPr>
              <w:snapToGrid w:val="0"/>
              <w:spacing w:after="0" w:line="240" w:lineRule="auto"/>
            </w:pPr>
            <w:r w:rsidRPr="000E6DE4">
              <w:t>Clarification of access identities in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9940897"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F1A6E9B" w14:textId="77777777" w:rsidR="00A8576B" w:rsidRPr="00A75C05" w:rsidRDefault="00A8576B" w:rsidP="00C32ACF">
            <w:pPr>
              <w:spacing w:after="0" w:line="240" w:lineRule="auto"/>
              <w:rPr>
                <w:rFonts w:eastAsia="Arial Unicode MS" w:cs="Arial"/>
                <w:szCs w:val="18"/>
                <w:lang w:eastAsia="ar-SA"/>
              </w:rPr>
            </w:pPr>
          </w:p>
        </w:tc>
      </w:tr>
      <w:tr w:rsidR="00FC5053" w:rsidRPr="00A75C05" w14:paraId="23A27B3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6405B1F" w14:textId="77777777" w:rsidR="00FC5053" w:rsidRPr="00A75C05" w:rsidRDefault="00FC5053" w:rsidP="00517FBA">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F46B56" w14:textId="37406FD1" w:rsidR="00FC5053" w:rsidRPr="00851ED5" w:rsidRDefault="009A7C1C" w:rsidP="00517FBA">
            <w:pPr>
              <w:snapToGrid w:val="0"/>
              <w:spacing w:after="0" w:line="240" w:lineRule="auto"/>
              <w:rPr>
                <w:rFonts w:cs="Arial"/>
              </w:rPr>
            </w:pPr>
            <w:hyperlink r:id="rId98" w:history="1">
              <w:r w:rsidR="00FC5053" w:rsidRPr="00566480">
                <w:rPr>
                  <w:rStyle w:val="Hyperlink"/>
                  <w:rFonts w:cs="Arial"/>
                </w:rPr>
                <w:t>S1-180171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4C6891F" w14:textId="77777777" w:rsidR="00FC5053" w:rsidRPr="00A75C05" w:rsidRDefault="00FC5053" w:rsidP="00517FBA">
            <w:pPr>
              <w:snapToGrid w:val="0"/>
              <w:spacing w:after="0" w:line="240" w:lineRule="auto"/>
            </w:pPr>
            <w:r>
              <w:rPr>
                <w:noProof/>
              </w:rPr>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F876404" w14:textId="77777777" w:rsidR="00FC5053" w:rsidRPr="00A75C05" w:rsidRDefault="00FC5053" w:rsidP="00517FBA">
            <w:pPr>
              <w:snapToGrid w:val="0"/>
              <w:spacing w:after="0" w:line="240" w:lineRule="auto"/>
            </w:pPr>
            <w:r>
              <w:t xml:space="preserve">CR22.261v15.3.0: </w:t>
            </w:r>
            <w:r>
              <w:rPr>
                <w:noProof/>
              </w:rPr>
              <w:t>UAC: Application of MPS Access Identity throughout the home country</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814F41A" w14:textId="77777777" w:rsidR="00FC5053" w:rsidRPr="00A75C05" w:rsidRDefault="00FC5053" w:rsidP="00517FB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6E54CA8" w14:textId="77777777" w:rsidR="00FC5053" w:rsidRDefault="00FC5053" w:rsidP="00517FBA">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Rel-15 CR0082R- Cat </w:t>
            </w:r>
            <w:r w:rsidRPr="0047266C">
              <w:rPr>
                <w:rFonts w:eastAsia="Times New Roman" w:cs="Arial"/>
                <w:szCs w:val="18"/>
                <w:highlight w:val="yellow"/>
                <w:lang w:val="en-US" w:eastAsia="ar-SA"/>
              </w:rPr>
              <w:t>C</w:t>
            </w:r>
          </w:p>
          <w:p w14:paraId="45BAA03F" w14:textId="77777777" w:rsidR="00FC5053" w:rsidRPr="00A75C05" w:rsidRDefault="00FC5053" w:rsidP="00517FBA">
            <w:pPr>
              <w:spacing w:after="0" w:line="240" w:lineRule="auto"/>
              <w:rPr>
                <w:rFonts w:eastAsia="Arial Unicode MS" w:cs="Arial"/>
                <w:szCs w:val="18"/>
                <w:lang w:eastAsia="ar-SA"/>
              </w:rPr>
            </w:pPr>
            <w:r w:rsidRPr="001136D3">
              <w:rPr>
                <w:rFonts w:eastAsia="Times New Roman" w:cs="Arial"/>
                <w:szCs w:val="18"/>
                <w:highlight w:val="yellow"/>
                <w:lang w:val="en-US" w:eastAsia="ar-SA"/>
              </w:rPr>
              <w:t>Rel-16 mirror needed</w:t>
            </w:r>
          </w:p>
        </w:tc>
      </w:tr>
      <w:tr w:rsidR="00A8576B" w:rsidRPr="00A75C05" w14:paraId="630599C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8AB059D"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4031254" w14:textId="3FB2C16B" w:rsidR="00A8576B" w:rsidRPr="00851ED5" w:rsidRDefault="009A7C1C" w:rsidP="00C32ACF">
            <w:pPr>
              <w:snapToGrid w:val="0"/>
              <w:spacing w:after="0" w:line="240" w:lineRule="auto"/>
              <w:rPr>
                <w:rFonts w:cs="Arial"/>
              </w:rPr>
            </w:pPr>
            <w:hyperlink r:id="rId99" w:history="1">
              <w:r w:rsidR="00A8576B" w:rsidRPr="00566480">
                <w:rPr>
                  <w:rStyle w:val="Hyperlink"/>
                  <w:rFonts w:cs="Arial"/>
                </w:rPr>
                <w:t>S1-180061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4E3067E" w14:textId="77777777" w:rsidR="00A8576B" w:rsidRPr="00A75C05" w:rsidRDefault="00A8576B" w:rsidP="00C32ACF">
            <w:pPr>
              <w:snapToGrid w:val="0"/>
              <w:spacing w:after="0" w:line="240" w:lineRule="auto"/>
            </w:pPr>
            <w:r w:rsidRPr="000E6DE4">
              <w:t>LG Electronics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47CF1C7" w14:textId="77777777" w:rsidR="00A8576B" w:rsidRPr="00A75C05" w:rsidRDefault="00A8576B" w:rsidP="00C32ACF">
            <w:pPr>
              <w:snapToGrid w:val="0"/>
              <w:spacing w:after="0" w:line="240" w:lineRule="auto"/>
            </w:pPr>
            <w:r w:rsidRPr="000E6DE4">
              <w:t>Clarification of reserved values in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544F9C"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57EF83A" w14:textId="77777777" w:rsidR="00A8576B" w:rsidRPr="00A75C05" w:rsidRDefault="00A8576B" w:rsidP="00C32ACF">
            <w:pPr>
              <w:spacing w:after="0" w:line="240" w:lineRule="auto"/>
              <w:rPr>
                <w:rFonts w:eastAsia="Arial Unicode MS" w:cs="Arial"/>
                <w:szCs w:val="18"/>
                <w:lang w:eastAsia="ar-SA"/>
              </w:rPr>
            </w:pPr>
          </w:p>
        </w:tc>
      </w:tr>
      <w:tr w:rsidR="00A8576B" w:rsidRPr="00A75C05" w14:paraId="36B408E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8E8E618" w14:textId="77777777" w:rsidR="00A8576B" w:rsidRPr="00A75C05" w:rsidRDefault="00A8576B"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9D00427" w14:textId="78782999" w:rsidR="00A8576B" w:rsidRPr="00851ED5" w:rsidRDefault="009A7C1C" w:rsidP="00C32ACF">
            <w:pPr>
              <w:snapToGrid w:val="0"/>
              <w:spacing w:after="0" w:line="240" w:lineRule="auto"/>
              <w:rPr>
                <w:rFonts w:cs="Arial"/>
              </w:rPr>
            </w:pPr>
            <w:hyperlink r:id="rId100" w:history="1">
              <w:r w:rsidR="00A8576B" w:rsidRPr="00566480">
                <w:rPr>
                  <w:rStyle w:val="Hyperlink"/>
                  <w:rFonts w:cs="Arial"/>
                </w:rPr>
                <w:t>S1-180062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C3C396A" w14:textId="77777777" w:rsidR="00A8576B" w:rsidRPr="00A75C05" w:rsidRDefault="00A8576B" w:rsidP="00C32ACF">
            <w:pPr>
              <w:snapToGrid w:val="0"/>
              <w:spacing w:after="0" w:line="240" w:lineRule="auto"/>
            </w:pPr>
            <w:r w:rsidRPr="000E6DE4">
              <w:t>LG Electronics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D736AE7" w14:textId="77777777" w:rsidR="00A8576B" w:rsidRPr="00A75C05" w:rsidRDefault="00A8576B" w:rsidP="00C32ACF">
            <w:pPr>
              <w:snapToGrid w:val="0"/>
              <w:spacing w:after="0" w:line="240" w:lineRule="auto"/>
            </w:pPr>
            <w:r w:rsidRPr="000E6DE4">
              <w:t>Clarification of applicable values in unified access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FD90021" w14:textId="77777777" w:rsidR="00A8576B" w:rsidRPr="00A75C05" w:rsidRDefault="00A8576B"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2E6AE29" w14:textId="77777777" w:rsidR="00A8576B" w:rsidRPr="00A75C05" w:rsidRDefault="00A8576B" w:rsidP="00C32ACF">
            <w:pPr>
              <w:spacing w:after="0" w:line="240" w:lineRule="auto"/>
              <w:rPr>
                <w:rFonts w:eastAsia="Arial Unicode MS" w:cs="Arial"/>
                <w:szCs w:val="18"/>
                <w:lang w:eastAsia="ar-SA"/>
              </w:rPr>
            </w:pPr>
          </w:p>
        </w:tc>
      </w:tr>
      <w:tr w:rsidR="0047266C" w:rsidRPr="00A75C05" w14:paraId="260B44D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659E547" w14:textId="77777777" w:rsidR="0047266C" w:rsidRPr="00A75C05" w:rsidRDefault="0047266C"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1BD9A7A" w14:textId="14EAE99A" w:rsidR="0047266C" w:rsidRPr="00851ED5" w:rsidRDefault="009A7C1C" w:rsidP="00C32ACF">
            <w:pPr>
              <w:snapToGrid w:val="0"/>
              <w:spacing w:after="0" w:line="240" w:lineRule="auto"/>
              <w:rPr>
                <w:rFonts w:cs="Arial"/>
              </w:rPr>
            </w:pPr>
            <w:hyperlink r:id="rId101" w:history="1">
              <w:r w:rsidR="0047266C" w:rsidRPr="00566480">
                <w:rPr>
                  <w:rStyle w:val="Hyperlink"/>
                  <w:rFonts w:cs="Arial"/>
                </w:rPr>
                <w:t>S1-180173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1DC1150" w14:textId="77777777" w:rsidR="0047266C" w:rsidRPr="00A75C05" w:rsidRDefault="0047266C" w:rsidP="00C32ACF">
            <w:pPr>
              <w:snapToGrid w:val="0"/>
              <w:spacing w:after="0" w:line="240" w:lineRule="auto"/>
            </w:pPr>
            <w:r>
              <w:rPr>
                <w:noProof/>
              </w:rPr>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290FF7C" w14:textId="77777777" w:rsidR="0047266C" w:rsidRPr="00A75C05" w:rsidRDefault="0047266C" w:rsidP="00C32ACF">
            <w:pPr>
              <w:snapToGrid w:val="0"/>
              <w:spacing w:after="0" w:line="240" w:lineRule="auto"/>
            </w:pPr>
            <w:r>
              <w:t xml:space="preserve">CR22.261v15.3.0: </w:t>
            </w:r>
            <w:r>
              <w:rPr>
                <w:noProof/>
              </w:rPr>
              <w:t>Clarification of Messaging in Unified Access Control (UAC)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FA5EE39" w14:textId="77777777" w:rsidR="0047266C" w:rsidRPr="00A75C05" w:rsidRDefault="0047266C"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BB0C0B2" w14:textId="77777777" w:rsidR="0047266C" w:rsidRDefault="0047266C" w:rsidP="00C32ACF">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Rel-15 CR0083R- Cat </w:t>
            </w:r>
            <w:r w:rsidRPr="0047266C">
              <w:rPr>
                <w:rFonts w:eastAsia="Times New Roman" w:cs="Arial"/>
                <w:szCs w:val="18"/>
                <w:highlight w:val="yellow"/>
                <w:lang w:val="en-US" w:eastAsia="ar-SA"/>
              </w:rPr>
              <w:t>C</w:t>
            </w:r>
            <w:r>
              <w:rPr>
                <w:rFonts w:eastAsia="Times New Roman" w:cs="Arial"/>
                <w:szCs w:val="18"/>
                <w:lang w:val="en-US" w:eastAsia="ar-SA"/>
              </w:rPr>
              <w:t xml:space="preserve"> </w:t>
            </w:r>
          </w:p>
          <w:p w14:paraId="76DD6226" w14:textId="77777777" w:rsidR="0047266C" w:rsidRPr="00A75C05" w:rsidRDefault="0047266C" w:rsidP="00C32ACF">
            <w:pPr>
              <w:spacing w:after="0" w:line="240" w:lineRule="auto"/>
              <w:rPr>
                <w:rFonts w:eastAsia="Arial Unicode MS" w:cs="Arial"/>
                <w:szCs w:val="18"/>
                <w:lang w:eastAsia="ar-SA"/>
              </w:rPr>
            </w:pPr>
            <w:r w:rsidRPr="001136D3">
              <w:rPr>
                <w:rFonts w:eastAsia="Times New Roman" w:cs="Arial"/>
                <w:szCs w:val="18"/>
                <w:highlight w:val="yellow"/>
                <w:lang w:val="en-US" w:eastAsia="ar-SA"/>
              </w:rPr>
              <w:t>Rel-16 mirror needed</w:t>
            </w:r>
          </w:p>
        </w:tc>
      </w:tr>
      <w:tr w:rsidR="00A8576B" w:rsidRPr="00B04844" w14:paraId="70E9DECF" w14:textId="77777777" w:rsidTr="00566480">
        <w:trPr>
          <w:trHeight w:val="293"/>
        </w:trPr>
        <w:tc>
          <w:tcPr>
            <w:tcW w:w="14499" w:type="dxa"/>
            <w:gridSpan w:val="13"/>
            <w:tcBorders>
              <w:bottom w:val="single" w:sz="4" w:space="0" w:color="auto"/>
            </w:tcBorders>
            <w:shd w:val="clear" w:color="auto" w:fill="F2F2F2"/>
          </w:tcPr>
          <w:p w14:paraId="195BC6E4" w14:textId="77777777" w:rsidR="00A8576B" w:rsidRPr="00F45489" w:rsidRDefault="00A8576B" w:rsidP="00C32A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566480" w:rsidRPr="00A75C05" w14:paraId="2E96D9E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7159E10" w14:textId="77777777" w:rsidR="001136D3" w:rsidRPr="00566480" w:rsidRDefault="001136D3" w:rsidP="001136D3">
            <w:pPr>
              <w:snapToGrid w:val="0"/>
              <w:spacing w:after="0" w:line="240" w:lineRule="auto"/>
              <w:rPr>
                <w:rFonts w:eastAsia="Times New Roman" w:cs="Arial"/>
                <w:szCs w:val="18"/>
                <w:lang w:eastAsia="ar-SA"/>
              </w:rPr>
            </w:pPr>
            <w:r w:rsidRPr="00566480">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35DB72F" w14:textId="268DA03B" w:rsidR="001136D3" w:rsidRPr="00566480" w:rsidRDefault="009A7C1C" w:rsidP="001136D3">
            <w:pPr>
              <w:snapToGrid w:val="0"/>
              <w:spacing w:after="0" w:line="240" w:lineRule="auto"/>
              <w:rPr>
                <w:rFonts w:cs="Arial"/>
              </w:rPr>
            </w:pPr>
            <w:hyperlink r:id="rId102" w:history="1">
              <w:r w:rsidR="001136D3" w:rsidRPr="00566480">
                <w:rPr>
                  <w:rStyle w:val="Hyperlink"/>
                  <w:rFonts w:cs="Arial"/>
                </w:rPr>
                <w:t>S1-180032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D496B13" w14:textId="77777777" w:rsidR="001136D3" w:rsidRPr="00566480" w:rsidRDefault="001136D3" w:rsidP="001136D3">
            <w:pPr>
              <w:snapToGrid w:val="0"/>
              <w:spacing w:after="0" w:line="240" w:lineRule="auto"/>
            </w:pPr>
            <w:r w:rsidRPr="00566480">
              <w:rPr>
                <w:rFonts w:hint="eastAsia"/>
                <w:noProof/>
                <w:lang w:eastAsia="zh-CN"/>
              </w:rPr>
              <w:t>China Mobile, Vodafone, Huawei, ZTE,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49DB269" w14:textId="77777777" w:rsidR="001136D3" w:rsidRPr="00566480" w:rsidRDefault="001136D3" w:rsidP="001136D3">
            <w:pPr>
              <w:snapToGrid w:val="0"/>
              <w:spacing w:after="0" w:line="240" w:lineRule="auto"/>
            </w:pPr>
            <w:r w:rsidRPr="00566480">
              <w:t>CR22.261v15.3.0: Support legacy USIM in 5G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0D23F63" w14:textId="5FAC0993" w:rsidR="001136D3" w:rsidRPr="00566480"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CD67941" w14:textId="77777777" w:rsidR="001136D3" w:rsidRPr="00566480" w:rsidRDefault="001136D3" w:rsidP="001136D3">
            <w:pPr>
              <w:spacing w:after="0" w:line="240" w:lineRule="auto"/>
              <w:rPr>
                <w:rFonts w:eastAsia="Times New Roman" w:cs="Arial"/>
                <w:szCs w:val="18"/>
                <w:lang w:val="en-US" w:eastAsia="ar-SA"/>
              </w:rPr>
            </w:pPr>
            <w:r w:rsidRPr="00566480">
              <w:rPr>
                <w:rFonts w:eastAsia="Times New Roman" w:cs="Arial"/>
                <w:szCs w:val="18"/>
                <w:lang w:val="en-US" w:eastAsia="ar-SA"/>
              </w:rPr>
              <w:t>WI code SMARTER Rel-15 CR0054R- Cat F</w:t>
            </w:r>
          </w:p>
          <w:p w14:paraId="0AF6869D" w14:textId="77777777" w:rsidR="001136D3" w:rsidRPr="00566480" w:rsidRDefault="001136D3" w:rsidP="001136D3">
            <w:pPr>
              <w:spacing w:after="0" w:line="240" w:lineRule="auto"/>
              <w:rPr>
                <w:rFonts w:eastAsia="Arial Unicode MS" w:cs="Arial"/>
                <w:szCs w:val="18"/>
                <w:lang w:eastAsia="ar-SA"/>
              </w:rPr>
            </w:pPr>
            <w:r w:rsidRPr="00566480">
              <w:rPr>
                <w:rFonts w:eastAsia="Times New Roman" w:cs="Arial"/>
                <w:szCs w:val="18"/>
                <w:highlight w:val="yellow"/>
                <w:lang w:val="en-US" w:eastAsia="ar-SA"/>
              </w:rPr>
              <w:t>Rel-16 mirror needed</w:t>
            </w:r>
          </w:p>
        </w:tc>
      </w:tr>
      <w:tr w:rsidR="001136D3" w:rsidRPr="00A75C05" w14:paraId="5AE583C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C32347A" w14:textId="77777777" w:rsidR="001136D3" w:rsidRPr="00A75C05" w:rsidRDefault="001136D3" w:rsidP="001136D3">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142A0C" w14:textId="65AD88C8" w:rsidR="001136D3" w:rsidRPr="00851ED5" w:rsidRDefault="009A7C1C" w:rsidP="001136D3">
            <w:pPr>
              <w:snapToGrid w:val="0"/>
              <w:spacing w:after="0" w:line="240" w:lineRule="auto"/>
              <w:rPr>
                <w:rFonts w:cs="Arial"/>
              </w:rPr>
            </w:pPr>
            <w:hyperlink r:id="rId103" w:history="1">
              <w:r w:rsidR="001136D3" w:rsidRPr="00566480">
                <w:rPr>
                  <w:rStyle w:val="Hyperlink"/>
                  <w:rFonts w:cs="Arial"/>
                </w:rPr>
                <w:t>S1-180099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99E06C4" w14:textId="77777777" w:rsidR="001136D3" w:rsidRPr="00A75C05" w:rsidRDefault="00A8576B" w:rsidP="001136D3">
            <w:pPr>
              <w:snapToGrid w:val="0"/>
              <w:spacing w:after="0" w:line="240" w:lineRule="auto"/>
            </w:pPr>
            <w: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E76896F" w14:textId="77777777" w:rsidR="001136D3" w:rsidRPr="00A75C05" w:rsidRDefault="00A8576B" w:rsidP="001136D3">
            <w:pPr>
              <w:snapToGrid w:val="0"/>
              <w:spacing w:after="0" w:line="240" w:lineRule="auto"/>
            </w:pPr>
            <w:r>
              <w:t>CR22.261v15.3</w:t>
            </w:r>
            <w:r w:rsidR="001136D3">
              <w:t xml:space="preserve">.0: </w:t>
            </w:r>
            <w:r w:rsidRPr="00FE2365">
              <w:rPr>
                <w:noProof/>
              </w:rPr>
              <w:t xml:space="preserve">Charging for indirect </w:t>
            </w:r>
            <w:r w:rsidRPr="00FE2365">
              <w:rPr>
                <w:rFonts w:hint="eastAsia"/>
                <w:noProof/>
                <w:lang w:eastAsia="zh-CN"/>
              </w:rPr>
              <w:t>network</w:t>
            </w:r>
            <w:r w:rsidRPr="00FE2365">
              <w:rPr>
                <w:noProof/>
              </w:rPr>
              <w:t xml:space="preserve"> </w:t>
            </w:r>
            <w:r w:rsidRPr="00FE2365">
              <w:rPr>
                <w:rFonts w:hint="eastAsia"/>
                <w:noProof/>
                <w:lang w:eastAsia="zh-CN"/>
              </w:rPr>
              <w:t>connection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483474E" w14:textId="77777777" w:rsidR="001136D3" w:rsidRPr="00A75C05"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B536F66" w14:textId="77777777" w:rsidR="001136D3" w:rsidRPr="00A75C05" w:rsidRDefault="001136D3" w:rsidP="001136D3">
            <w:pPr>
              <w:spacing w:after="0" w:line="240" w:lineRule="auto"/>
              <w:rPr>
                <w:rFonts w:eastAsia="Arial Unicode MS" w:cs="Arial"/>
                <w:szCs w:val="18"/>
                <w:lang w:eastAsia="ar-SA"/>
              </w:rPr>
            </w:pPr>
            <w:r>
              <w:rPr>
                <w:rFonts w:eastAsia="Times New Roman" w:cs="Arial"/>
                <w:szCs w:val="18"/>
                <w:lang w:val="en-US" w:eastAsia="ar-SA"/>
              </w:rPr>
              <w:t>WI code SMARTER Rel-15</w:t>
            </w:r>
            <w:r w:rsidR="00A8576B">
              <w:rPr>
                <w:rFonts w:eastAsia="Times New Roman" w:cs="Arial"/>
                <w:szCs w:val="18"/>
                <w:lang w:val="en-US" w:eastAsia="ar-SA"/>
              </w:rPr>
              <w:t xml:space="preserve"> CR0073</w:t>
            </w:r>
            <w:r>
              <w:rPr>
                <w:rFonts w:eastAsia="Times New Roman" w:cs="Arial"/>
                <w:szCs w:val="18"/>
                <w:lang w:val="en-US" w:eastAsia="ar-SA"/>
              </w:rPr>
              <w:t>R- Cat F</w:t>
            </w:r>
          </w:p>
        </w:tc>
      </w:tr>
      <w:tr w:rsidR="001136D3" w:rsidRPr="00A75C05" w14:paraId="7BF87AF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1FC6BF0" w14:textId="77777777" w:rsidR="001136D3" w:rsidRPr="00A75C05" w:rsidRDefault="001136D3" w:rsidP="001136D3">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BC5B473" w14:textId="18F5BE42" w:rsidR="001136D3" w:rsidRPr="00851ED5" w:rsidRDefault="009A7C1C" w:rsidP="001136D3">
            <w:pPr>
              <w:snapToGrid w:val="0"/>
              <w:spacing w:after="0" w:line="240" w:lineRule="auto"/>
              <w:rPr>
                <w:rFonts w:cs="Arial"/>
              </w:rPr>
            </w:pPr>
            <w:hyperlink r:id="rId104" w:history="1">
              <w:r w:rsidR="001136D3" w:rsidRPr="00566480">
                <w:rPr>
                  <w:rStyle w:val="Hyperlink"/>
                  <w:rFonts w:cs="Arial"/>
                </w:rPr>
                <w:t>S1-180100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AA86696" w14:textId="77777777" w:rsidR="001136D3" w:rsidRPr="00A75C05" w:rsidRDefault="00A8576B" w:rsidP="001136D3">
            <w:pPr>
              <w:snapToGrid w:val="0"/>
              <w:spacing w:after="0" w:line="240" w:lineRule="auto"/>
            </w:pPr>
            <w: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97454EC" w14:textId="77777777" w:rsidR="001136D3" w:rsidRPr="00A75C05" w:rsidRDefault="00A8576B" w:rsidP="001136D3">
            <w:pPr>
              <w:snapToGrid w:val="0"/>
              <w:spacing w:after="0" w:line="240" w:lineRule="auto"/>
            </w:pPr>
            <w:r>
              <w:t xml:space="preserve">CR22.261v16.2.0: </w:t>
            </w:r>
            <w:r w:rsidRPr="00FE2365">
              <w:rPr>
                <w:noProof/>
              </w:rPr>
              <w:t xml:space="preserve">Charging for indirect </w:t>
            </w:r>
            <w:r w:rsidRPr="00FE2365">
              <w:rPr>
                <w:rFonts w:hint="eastAsia"/>
                <w:noProof/>
                <w:lang w:eastAsia="zh-CN"/>
              </w:rPr>
              <w:t>network</w:t>
            </w:r>
            <w:r w:rsidRPr="00FE2365">
              <w:rPr>
                <w:noProof/>
              </w:rPr>
              <w:t xml:space="preserve"> </w:t>
            </w:r>
            <w:r w:rsidRPr="00FE2365">
              <w:rPr>
                <w:rFonts w:hint="eastAsia"/>
                <w:noProof/>
                <w:lang w:eastAsia="zh-CN"/>
              </w:rPr>
              <w:t>connection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EEA9FB4" w14:textId="77777777" w:rsidR="001136D3" w:rsidRPr="00A75C05"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9FD782F" w14:textId="77777777" w:rsidR="001136D3" w:rsidRPr="00A75C05" w:rsidRDefault="001136D3" w:rsidP="001136D3">
            <w:pPr>
              <w:spacing w:after="0" w:line="240" w:lineRule="auto"/>
              <w:rPr>
                <w:rFonts w:eastAsia="Arial Unicode MS" w:cs="Arial"/>
                <w:szCs w:val="18"/>
                <w:lang w:eastAsia="ar-SA"/>
              </w:rPr>
            </w:pPr>
            <w:r>
              <w:rPr>
                <w:rFonts w:eastAsia="Times New Roman" w:cs="Arial"/>
                <w:szCs w:val="18"/>
                <w:lang w:val="en-US" w:eastAsia="ar-SA"/>
              </w:rPr>
              <w:t>WI code SMARTER</w:t>
            </w:r>
            <w:r w:rsidR="00A8576B">
              <w:rPr>
                <w:rFonts w:eastAsia="Times New Roman" w:cs="Arial"/>
                <w:szCs w:val="18"/>
                <w:lang w:val="en-US" w:eastAsia="ar-SA"/>
              </w:rPr>
              <w:t xml:space="preserve"> Rel-16 CR0074</w:t>
            </w:r>
            <w:r>
              <w:rPr>
                <w:rFonts w:eastAsia="Times New Roman" w:cs="Arial"/>
                <w:szCs w:val="18"/>
                <w:lang w:val="en-US" w:eastAsia="ar-SA"/>
              </w:rPr>
              <w:t xml:space="preserve">R- Cat </w:t>
            </w:r>
            <w:r w:rsidR="00A8576B">
              <w:rPr>
                <w:rFonts w:eastAsia="Times New Roman" w:cs="Arial"/>
                <w:szCs w:val="18"/>
                <w:lang w:val="en-US" w:eastAsia="ar-SA"/>
              </w:rPr>
              <w:t>A</w:t>
            </w:r>
          </w:p>
        </w:tc>
      </w:tr>
      <w:tr w:rsidR="001136D3" w:rsidRPr="00A75C05" w14:paraId="718D7C7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692320C" w14:textId="77777777" w:rsidR="001136D3" w:rsidRPr="00A75C05" w:rsidRDefault="001136D3" w:rsidP="001136D3">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196A172" w14:textId="39AAC942" w:rsidR="001136D3" w:rsidRPr="00851ED5" w:rsidRDefault="009A7C1C" w:rsidP="001136D3">
            <w:pPr>
              <w:snapToGrid w:val="0"/>
              <w:spacing w:after="0" w:line="240" w:lineRule="auto"/>
              <w:rPr>
                <w:rFonts w:cs="Arial"/>
              </w:rPr>
            </w:pPr>
            <w:hyperlink r:id="rId105" w:history="1">
              <w:r w:rsidR="001136D3" w:rsidRPr="00566480">
                <w:rPr>
                  <w:rStyle w:val="Hyperlink"/>
                  <w:rFonts w:cs="Arial"/>
                </w:rPr>
                <w:t>S1-180193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ABC56E5" w14:textId="77777777" w:rsidR="001136D3" w:rsidRPr="00A75C05" w:rsidRDefault="0047266C" w:rsidP="001136D3">
            <w:pPr>
              <w:snapToGrid w:val="0"/>
              <w:spacing w:after="0" w:line="240" w:lineRule="auto"/>
            </w:pPr>
            <w:r>
              <w:t>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65E9025" w14:textId="77777777" w:rsidR="001136D3" w:rsidRPr="00A75C05" w:rsidRDefault="0047266C" w:rsidP="001136D3">
            <w:pPr>
              <w:snapToGrid w:val="0"/>
              <w:spacing w:after="0" w:line="240" w:lineRule="auto"/>
            </w:pPr>
            <w:r>
              <w:t>CR22.261v15.3</w:t>
            </w:r>
            <w:r w:rsidR="001136D3">
              <w:t xml:space="preserve">.0: </w:t>
            </w:r>
            <w:r>
              <w:rPr>
                <w:noProof/>
              </w:rPr>
              <w:t>Clarification of latency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4CCA626" w14:textId="77777777" w:rsidR="001136D3" w:rsidRPr="00A75C05" w:rsidRDefault="001136D3" w:rsidP="001136D3">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A0EB6F5" w14:textId="77777777" w:rsidR="001136D3" w:rsidRPr="00A75C05" w:rsidRDefault="001136D3" w:rsidP="001136D3">
            <w:pPr>
              <w:spacing w:after="0" w:line="240" w:lineRule="auto"/>
              <w:rPr>
                <w:rFonts w:eastAsia="Arial Unicode MS" w:cs="Arial"/>
                <w:szCs w:val="18"/>
                <w:lang w:eastAsia="ar-SA"/>
              </w:rPr>
            </w:pPr>
            <w:r>
              <w:rPr>
                <w:rFonts w:eastAsia="Times New Roman" w:cs="Arial"/>
                <w:szCs w:val="18"/>
                <w:lang w:val="en-US" w:eastAsia="ar-SA"/>
              </w:rPr>
              <w:t>WI code SMARTER Rel-15</w:t>
            </w:r>
            <w:r w:rsidR="0047266C">
              <w:rPr>
                <w:rFonts w:eastAsia="Times New Roman" w:cs="Arial"/>
                <w:szCs w:val="18"/>
                <w:lang w:val="en-US" w:eastAsia="ar-SA"/>
              </w:rPr>
              <w:t xml:space="preserve"> CR0084</w:t>
            </w:r>
            <w:r>
              <w:rPr>
                <w:rFonts w:eastAsia="Times New Roman" w:cs="Arial"/>
                <w:szCs w:val="18"/>
                <w:lang w:val="en-US" w:eastAsia="ar-SA"/>
              </w:rPr>
              <w:t>R- Cat F</w:t>
            </w:r>
          </w:p>
        </w:tc>
      </w:tr>
      <w:tr w:rsidR="0047266C" w:rsidRPr="00A75C05" w14:paraId="6F2AC69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BEDBD0C" w14:textId="77777777" w:rsidR="0047266C" w:rsidRPr="00A75C05" w:rsidRDefault="0047266C" w:rsidP="00C32ACF">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A7A5617" w14:textId="4C9B4094" w:rsidR="0047266C" w:rsidRPr="00851ED5" w:rsidRDefault="009A7C1C" w:rsidP="00C32ACF">
            <w:pPr>
              <w:snapToGrid w:val="0"/>
              <w:spacing w:after="0" w:line="240" w:lineRule="auto"/>
              <w:rPr>
                <w:rFonts w:cs="Arial"/>
              </w:rPr>
            </w:pPr>
            <w:hyperlink r:id="rId106" w:history="1">
              <w:r w:rsidR="0047266C" w:rsidRPr="00566480">
                <w:rPr>
                  <w:rStyle w:val="Hyperlink"/>
                  <w:rFonts w:cs="Arial"/>
                </w:rPr>
                <w:t>S1-180194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2459D4D" w14:textId="77777777" w:rsidR="0047266C" w:rsidRPr="00A75C05" w:rsidRDefault="0047266C" w:rsidP="00C32ACF">
            <w:pPr>
              <w:snapToGrid w:val="0"/>
              <w:spacing w:after="0" w:line="240" w:lineRule="auto"/>
            </w:pPr>
            <w:r>
              <w:t>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3B070DB" w14:textId="77777777" w:rsidR="0047266C" w:rsidRPr="00A75C05" w:rsidRDefault="0047266C" w:rsidP="00C32ACF">
            <w:pPr>
              <w:snapToGrid w:val="0"/>
              <w:spacing w:after="0" w:line="240" w:lineRule="auto"/>
            </w:pPr>
            <w:r>
              <w:t xml:space="preserve">CR22.261v16.2.0: </w:t>
            </w:r>
            <w:r>
              <w:rPr>
                <w:noProof/>
              </w:rPr>
              <w:t>Clarification of latency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2E67240" w14:textId="77777777" w:rsidR="0047266C" w:rsidRPr="00A75C05" w:rsidRDefault="0047266C" w:rsidP="00C32AC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DB9E248" w14:textId="77777777" w:rsidR="0047266C" w:rsidRPr="00A75C05" w:rsidRDefault="0047266C" w:rsidP="00C32ACF">
            <w:pPr>
              <w:spacing w:after="0" w:line="240" w:lineRule="auto"/>
              <w:rPr>
                <w:rFonts w:eastAsia="Arial Unicode MS" w:cs="Arial"/>
                <w:szCs w:val="18"/>
                <w:lang w:eastAsia="ar-SA"/>
              </w:rPr>
            </w:pPr>
            <w:r>
              <w:rPr>
                <w:rFonts w:eastAsia="Times New Roman" w:cs="Arial"/>
                <w:szCs w:val="18"/>
                <w:lang w:val="en-US" w:eastAsia="ar-SA"/>
              </w:rPr>
              <w:t>WI code SMARTER Rel-16 CR0085R- Cat A</w:t>
            </w:r>
          </w:p>
        </w:tc>
      </w:tr>
      <w:tr w:rsidR="004D36FE" w:rsidRPr="00B04844" w14:paraId="6EEA10C4"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5712426F" w14:textId="77777777" w:rsidR="004D36FE" w:rsidRDefault="004D36FE" w:rsidP="004D36FE">
            <w:pPr>
              <w:pStyle w:val="Heading2"/>
            </w:pPr>
            <w:r>
              <w:t>Release 14 Alignment CRs (aligning Stage 1 specifications with what has been implemented in Stage 2 and 3)</w:t>
            </w:r>
          </w:p>
          <w:p w14:paraId="728B8E96" w14:textId="77777777" w:rsidR="004D36FE" w:rsidRPr="00012C8A" w:rsidRDefault="004D36FE" w:rsidP="004D36FE">
            <w:pPr>
              <w:pStyle w:val="BodyText"/>
            </w:pPr>
            <w:r>
              <w:t>As Release 14 is now frozen for Stage 3, Release 14 alignment work is highly appreciated.</w:t>
            </w:r>
          </w:p>
        </w:tc>
      </w:tr>
      <w:tr w:rsidR="004D36FE" w:rsidRPr="00B04844" w14:paraId="17037C9A"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24922E35" w14:textId="77777777" w:rsidR="004D36FE" w:rsidRPr="00FC250B" w:rsidRDefault="004D36FE" w:rsidP="004D36FE">
            <w:pPr>
              <w:pStyle w:val="Heading2"/>
            </w:pPr>
            <w:r>
              <w:t>Other Rel-14 and earlier CRs</w:t>
            </w:r>
          </w:p>
        </w:tc>
      </w:tr>
      <w:tr w:rsidR="004D36FE" w:rsidRPr="00B04844" w14:paraId="6E4ACF46" w14:textId="77777777" w:rsidTr="00566480">
        <w:trPr>
          <w:trHeight w:val="141"/>
        </w:trPr>
        <w:tc>
          <w:tcPr>
            <w:tcW w:w="14499" w:type="dxa"/>
            <w:gridSpan w:val="13"/>
            <w:shd w:val="clear" w:color="auto" w:fill="F2F2F2"/>
          </w:tcPr>
          <w:p w14:paraId="7BCFCF26" w14:textId="77777777"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D36FE" w:rsidRPr="00B04844" w14:paraId="3471C119"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46FEB4FA" w14:textId="77777777" w:rsidR="004D36FE" w:rsidRDefault="004D36FE" w:rsidP="004D36FE">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4D36FE" w:rsidRPr="00B04844" w14:paraId="04F89665" w14:textId="77777777" w:rsidTr="00566480">
        <w:trPr>
          <w:trHeight w:val="141"/>
        </w:trPr>
        <w:tc>
          <w:tcPr>
            <w:tcW w:w="14499" w:type="dxa"/>
            <w:gridSpan w:val="13"/>
            <w:tcBorders>
              <w:bottom w:val="single" w:sz="4" w:space="0" w:color="auto"/>
            </w:tcBorders>
            <w:shd w:val="clear" w:color="auto" w:fill="auto"/>
          </w:tcPr>
          <w:p w14:paraId="0B09B39A"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E3BD46B"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TR22.289v0.1.0</w:t>
            </w:r>
          </w:p>
          <w:p w14:paraId="2850CC90"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3EC472ED"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Pr="004070E3">
              <w:rPr>
                <w:rFonts w:eastAsia="Arial Unicode MS" w:cs="Arial"/>
                <w:szCs w:val="18"/>
                <w:lang w:val="fr-FR" w:eastAsia="ar-SA"/>
              </w:rPr>
              <w:t>%</w:t>
            </w:r>
          </w:p>
          <w:p w14:paraId="1179B3EF" w14:textId="77777777" w:rsidR="004D36FE" w:rsidRPr="004070E3" w:rsidRDefault="004D36FE" w:rsidP="004D36FE">
            <w:pPr>
              <w:suppressAutoHyphens/>
              <w:spacing w:after="0" w:line="240" w:lineRule="auto"/>
              <w:rPr>
                <w:rFonts w:eastAsia="Arial Unicode MS" w:cs="Arial"/>
                <w:i/>
                <w:szCs w:val="18"/>
                <w:lang w:eastAsia="ar-SA"/>
              </w:rPr>
            </w:pPr>
          </w:p>
        </w:tc>
      </w:tr>
      <w:tr w:rsidR="00C12759" w:rsidRPr="00A75C05" w14:paraId="0ADEF89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12329D2"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081CAD" w14:textId="29DE874E" w:rsidR="00C12759" w:rsidRPr="00C12759" w:rsidRDefault="009A7C1C" w:rsidP="00C12759">
            <w:pPr>
              <w:snapToGrid w:val="0"/>
              <w:spacing w:after="0" w:line="240" w:lineRule="auto"/>
              <w:rPr>
                <w:noProof/>
              </w:rPr>
            </w:pPr>
            <w:hyperlink r:id="rId107" w:history="1">
              <w:r w:rsidR="00C12759" w:rsidRPr="00C12759">
                <w:rPr>
                  <w:rStyle w:val="Hyperlink"/>
                  <w:rFonts w:cs="Arial"/>
                  <w:noProof/>
                </w:rPr>
                <w:t>S1-180190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410C51" w14:textId="77777777" w:rsidR="00C12759" w:rsidRPr="00A75C05" w:rsidRDefault="00C12759" w:rsidP="00C12759">
            <w:pPr>
              <w:snapToGrid w:val="0"/>
              <w:spacing w:after="0" w:line="240" w:lineRule="auto"/>
            </w:pPr>
            <w: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9822F62" w14:textId="77777777" w:rsidR="00C12759" w:rsidRPr="00A75C05" w:rsidRDefault="00C12759" w:rsidP="00C12759">
            <w:pPr>
              <w:snapToGrid w:val="0"/>
              <w:spacing w:after="0" w:line="240" w:lineRule="auto"/>
            </w:pPr>
            <w:r w:rsidRPr="003D229D">
              <w:rPr>
                <w:rFonts w:eastAsia="SimSun"/>
                <w:lang w:eastAsia="en-GB"/>
              </w:rPr>
              <w:t>Comments and remarks on gap analysis</w:t>
            </w:r>
            <w:r>
              <w:rPr>
                <w:rFonts w:eastAsia="SimSun"/>
                <w:lang w:eastAsia="en-GB"/>
              </w:rPr>
              <w:t xml:space="preserve"> of FRMCS and MCX</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2607FAC"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B0E9E62" w14:textId="77777777" w:rsidR="00C12759" w:rsidRPr="00A75C05" w:rsidRDefault="00C12759" w:rsidP="00C12759">
            <w:pPr>
              <w:spacing w:after="0" w:line="240" w:lineRule="auto"/>
              <w:rPr>
                <w:rFonts w:eastAsia="Arial Unicode MS" w:cs="Arial"/>
                <w:szCs w:val="18"/>
                <w:lang w:eastAsia="ar-SA"/>
              </w:rPr>
            </w:pPr>
          </w:p>
        </w:tc>
      </w:tr>
      <w:tr w:rsidR="00C12759" w:rsidRPr="00A75C05" w14:paraId="3AF888B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6F35AF3"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F4E88D" w14:textId="1CEC295C" w:rsidR="00C12759" w:rsidRPr="00C12759" w:rsidRDefault="009A7C1C" w:rsidP="00C12759">
            <w:pPr>
              <w:snapToGrid w:val="0"/>
              <w:spacing w:after="0" w:line="240" w:lineRule="auto"/>
              <w:rPr>
                <w:noProof/>
              </w:rPr>
            </w:pPr>
            <w:hyperlink r:id="rId108" w:history="1">
              <w:r w:rsidR="00C12759" w:rsidRPr="00C12759">
                <w:rPr>
                  <w:rStyle w:val="Hyperlink"/>
                  <w:rFonts w:cs="Arial"/>
                  <w:noProof/>
                </w:rPr>
                <w:t>S1-180037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E8A65FB" w14:textId="77777777" w:rsidR="00C12759" w:rsidRPr="00A75C05" w:rsidRDefault="00C12759" w:rsidP="00C12759">
            <w:pPr>
              <w:snapToGrid w:val="0"/>
              <w:spacing w:after="0" w:line="240" w:lineRule="auto"/>
            </w:pPr>
            <w:r>
              <w:rPr>
                <w:noProof/>
              </w:rPr>
              <w:t>Ericsson, UIC,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E771239" w14:textId="77777777" w:rsidR="00C12759" w:rsidRPr="00A75C05" w:rsidRDefault="00C12759" w:rsidP="00C12759">
            <w:pPr>
              <w:snapToGrid w:val="0"/>
              <w:spacing w:after="0" w:line="240" w:lineRule="auto"/>
            </w:pPr>
            <w:r>
              <w:t xml:space="preserve">CR22.280v16.0.0: </w:t>
            </w:r>
            <w:r>
              <w:rPr>
                <w:noProof/>
              </w:rPr>
              <w:t>Enhanced control of User Regroup and Private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902C57D"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A5F0967"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CR0053R- Cat B</w:t>
            </w:r>
          </w:p>
        </w:tc>
      </w:tr>
      <w:tr w:rsidR="00C12759" w:rsidRPr="00A75C05" w14:paraId="6B55F1D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BA19537"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E65CC9" w14:textId="33F34436" w:rsidR="00C12759" w:rsidRPr="00C12759" w:rsidRDefault="009A7C1C" w:rsidP="00C12759">
            <w:pPr>
              <w:snapToGrid w:val="0"/>
              <w:spacing w:after="0" w:line="240" w:lineRule="auto"/>
              <w:rPr>
                <w:noProof/>
              </w:rPr>
            </w:pPr>
            <w:hyperlink r:id="rId109" w:history="1">
              <w:r w:rsidR="00C12759" w:rsidRPr="00C12759">
                <w:rPr>
                  <w:rStyle w:val="Hyperlink"/>
                  <w:rFonts w:cs="Arial"/>
                  <w:noProof/>
                </w:rPr>
                <w:t>S1-180079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08263F6" w14:textId="77777777" w:rsidR="00C12759" w:rsidRPr="00A75C05" w:rsidRDefault="00C12759" w:rsidP="00C12759">
            <w:pPr>
              <w:snapToGrid w:val="0"/>
              <w:spacing w:after="0" w:line="240" w:lineRule="auto"/>
            </w:pPr>
            <w: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5419F25" w14:textId="77777777" w:rsidR="00C12759" w:rsidRPr="00A75C05" w:rsidRDefault="00C12759" w:rsidP="00C12759">
            <w:pPr>
              <w:snapToGrid w:val="0"/>
              <w:spacing w:after="0" w:line="240" w:lineRule="auto"/>
            </w:pPr>
            <w:r>
              <w:t xml:space="preserve">CR22.282v16.0.0: </w:t>
            </w:r>
            <w:r w:rsidRPr="00610E32">
              <w:rPr>
                <w:noProof/>
                <w:lang w:eastAsia="zh-CN"/>
              </w:rPr>
              <w:t>TS_22.282 CR_</w:t>
            </w:r>
            <w:r>
              <w:rPr>
                <w:noProof/>
                <w:lang w:val="en-US" w:eastAsia="zh-CN"/>
              </w:rPr>
              <w:t>LOCOTROL information transmission between engines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18332EB"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145518A"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CR0018R- Cat B</w:t>
            </w:r>
          </w:p>
        </w:tc>
      </w:tr>
      <w:tr w:rsidR="00C12759" w:rsidRPr="00A75C05" w14:paraId="3B83BE1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B2B0B8F"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D6759F9" w14:textId="5C98E095" w:rsidR="00C12759" w:rsidRPr="00C12759" w:rsidRDefault="009A7C1C" w:rsidP="00C12759">
            <w:pPr>
              <w:snapToGrid w:val="0"/>
              <w:spacing w:after="0" w:line="240" w:lineRule="auto"/>
              <w:rPr>
                <w:noProof/>
              </w:rPr>
            </w:pPr>
            <w:hyperlink r:id="rId110" w:history="1">
              <w:r w:rsidR="00C12759" w:rsidRPr="00C12759">
                <w:rPr>
                  <w:rStyle w:val="Hyperlink"/>
                  <w:rFonts w:cs="Arial"/>
                  <w:noProof/>
                </w:rPr>
                <w:t>S1-180082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0F363F3" w14:textId="77777777" w:rsidR="00C12759" w:rsidRPr="00A75C05" w:rsidRDefault="00C12759" w:rsidP="00C12759">
            <w:pPr>
              <w:snapToGrid w:val="0"/>
              <w:spacing w:after="0" w:line="240" w:lineRule="auto"/>
            </w:pPr>
            <w:r>
              <w:rPr>
                <w:noProof/>
              </w:rPr>
              <w:t>Kapsch CarrierCom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44E277C" w14:textId="77777777" w:rsidR="00C12759" w:rsidRPr="00A75C05" w:rsidRDefault="00C12759" w:rsidP="00C12759">
            <w:pPr>
              <w:snapToGrid w:val="0"/>
              <w:spacing w:after="0" w:line="240" w:lineRule="auto"/>
            </w:pPr>
            <w:r>
              <w:t xml:space="preserve">CR22.179v16.0.0: </w:t>
            </w:r>
            <w:r>
              <w:rPr>
                <w:noProof/>
              </w:rPr>
              <w:t>Adding more functionality to interworking between FRMCS and GSM-R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54DA174"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E37BE12"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CR0062R- Cat B</w:t>
            </w:r>
          </w:p>
        </w:tc>
      </w:tr>
      <w:tr w:rsidR="00C12759" w:rsidRPr="00A75C05" w14:paraId="798FBD0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F39AA"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0F3FE07" w14:textId="7AA15076" w:rsidR="00C12759" w:rsidRPr="00C12759" w:rsidRDefault="009A7C1C" w:rsidP="00C12759">
            <w:pPr>
              <w:snapToGrid w:val="0"/>
              <w:spacing w:after="0" w:line="240" w:lineRule="auto"/>
              <w:rPr>
                <w:noProof/>
              </w:rPr>
            </w:pPr>
            <w:hyperlink r:id="rId111" w:history="1">
              <w:r w:rsidR="00C12759" w:rsidRPr="00C12759">
                <w:rPr>
                  <w:rStyle w:val="Hyperlink"/>
                  <w:rFonts w:cs="Arial"/>
                  <w:noProof/>
                </w:rPr>
                <w:t>S1-180085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B65597D" w14:textId="77777777" w:rsidR="00C12759" w:rsidRPr="00A75C05" w:rsidRDefault="00C12759" w:rsidP="00C12759">
            <w:pPr>
              <w:snapToGrid w:val="0"/>
              <w:spacing w:after="0" w:line="240" w:lineRule="auto"/>
            </w:pPr>
            <w:r>
              <w:rPr>
                <w:noProof/>
              </w:rPr>
              <w:t>Kapsch CarrierCom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A26EF7E" w14:textId="77777777" w:rsidR="00C12759" w:rsidRPr="00A75C05" w:rsidRDefault="00C12759" w:rsidP="00C12759">
            <w:pPr>
              <w:snapToGrid w:val="0"/>
              <w:spacing w:after="0" w:line="240" w:lineRule="auto"/>
            </w:pPr>
            <w:r>
              <w:t xml:space="preserve">CR22.280v16.0.0: </w:t>
            </w:r>
            <w:r>
              <w:rPr>
                <w:noProof/>
              </w:rPr>
              <w:t>Adding more functionality to interworking between FRMCS and GSM-R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2BEA1DF"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654AD79"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CR0054R- Cat B</w:t>
            </w:r>
          </w:p>
        </w:tc>
      </w:tr>
      <w:tr w:rsidR="00C12759" w:rsidRPr="00A75C05" w14:paraId="0BAB225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A5430C8"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AE01DC8" w14:textId="0C7D00F5" w:rsidR="00C12759" w:rsidRPr="00C12759" w:rsidRDefault="009A7C1C" w:rsidP="00C12759">
            <w:pPr>
              <w:snapToGrid w:val="0"/>
              <w:spacing w:after="0" w:line="240" w:lineRule="auto"/>
              <w:rPr>
                <w:noProof/>
              </w:rPr>
            </w:pPr>
            <w:hyperlink r:id="rId112" w:history="1">
              <w:r w:rsidR="00C12759" w:rsidRPr="00C12759">
                <w:rPr>
                  <w:rStyle w:val="Hyperlink"/>
                  <w:rFonts w:cs="Arial"/>
                  <w:noProof/>
                </w:rPr>
                <w:t>S1-180112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2E3532D" w14:textId="77777777" w:rsidR="00C12759" w:rsidRPr="00A75C05" w:rsidRDefault="00C12759" w:rsidP="00C12759">
            <w:pPr>
              <w:snapToGrid w:val="0"/>
              <w:spacing w:after="0" w:line="240" w:lineRule="auto"/>
            </w:pPr>
            <w:r w:rsidRPr="00824FD7">
              <w:rPr>
                <w:noProof/>
              </w:rPr>
              <w:t>UIC, Ericsson</w:t>
            </w:r>
            <w:r>
              <w:rPr>
                <w:noProof/>
              </w:rPr>
              <w:t>,</w:t>
            </w:r>
            <w:r w:rsidRPr="00824FD7">
              <w:rPr>
                <w:noProof/>
              </w:rPr>
              <w:t xml:space="preserve">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FAD72B" w14:textId="77777777" w:rsidR="00C12759" w:rsidRPr="00A75C05" w:rsidRDefault="00C12759" w:rsidP="00C12759">
            <w:pPr>
              <w:snapToGrid w:val="0"/>
              <w:spacing w:after="0" w:line="240" w:lineRule="auto"/>
            </w:pPr>
            <w:r>
              <w:t xml:space="preserve">CR22.280v16.0.0: </w:t>
            </w:r>
            <w:r w:rsidRPr="00824FD7">
              <w:rPr>
                <w:noProof/>
              </w:rPr>
              <w:t xml:space="preserve">Functional Alias </w:t>
            </w:r>
            <w:r>
              <w:rPr>
                <w:noProof/>
              </w:rPr>
              <w:t>enhancements</w:t>
            </w:r>
            <w:r w:rsidRPr="00824FD7">
              <w:rPr>
                <w:noProof/>
              </w:rPr>
              <w:t>(chapter 5.9a)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31D3CCD"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3B25672"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CR0085R- Cat A</w:t>
            </w:r>
          </w:p>
        </w:tc>
      </w:tr>
      <w:tr w:rsidR="00C12759" w:rsidRPr="00A75C05" w14:paraId="5C8153F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503B2B"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3FAADE0" w14:textId="2EEE9EDB" w:rsidR="00C12759" w:rsidRPr="00C12759" w:rsidRDefault="009A7C1C" w:rsidP="00C12759">
            <w:pPr>
              <w:snapToGrid w:val="0"/>
              <w:spacing w:after="0" w:line="240" w:lineRule="auto"/>
              <w:rPr>
                <w:noProof/>
              </w:rPr>
            </w:pPr>
            <w:hyperlink r:id="rId113" w:history="1">
              <w:r w:rsidR="00C12759" w:rsidRPr="00C12759">
                <w:rPr>
                  <w:rStyle w:val="Hyperlink"/>
                  <w:rFonts w:cs="Arial"/>
                  <w:noProof/>
                </w:rPr>
                <w:t>S1-180114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2ED2844" w14:textId="77777777" w:rsidR="00C12759" w:rsidRPr="00A75C05" w:rsidRDefault="00C12759" w:rsidP="00C12759">
            <w:pPr>
              <w:tabs>
                <w:tab w:val="left" w:pos="443"/>
              </w:tabs>
              <w:snapToGrid w:val="0"/>
              <w:spacing w:after="0" w:line="240" w:lineRule="auto"/>
            </w:pPr>
            <w:r>
              <w:rPr>
                <w:noProof/>
              </w:rPr>
              <w:t xml:space="preserve">UIC, </w:t>
            </w:r>
            <w:r w:rsidRPr="00824FD7">
              <w:rPr>
                <w:noProof/>
              </w:rP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2E93E5" w14:textId="77777777" w:rsidR="00C12759" w:rsidRPr="00A75C05" w:rsidRDefault="00C12759" w:rsidP="00C12759">
            <w:pPr>
              <w:snapToGrid w:val="0"/>
              <w:spacing w:after="0" w:line="240" w:lineRule="auto"/>
            </w:pPr>
            <w:r w:rsidRPr="00824FD7">
              <w:rPr>
                <w:noProof/>
              </w:rPr>
              <w:t xml:space="preserve">Functional Alias </w:t>
            </w:r>
            <w:r>
              <w:rPr>
                <w:noProof/>
              </w:rPr>
              <w:t xml:space="preserve">for non-MCX Services </w:t>
            </w:r>
            <w:r w:rsidRPr="00824FD7">
              <w:rPr>
                <w:noProof/>
              </w:rPr>
              <w:t xml:space="preserve">(chapter </w:t>
            </w:r>
            <w:r>
              <w:rPr>
                <w:noProof/>
              </w:rPr>
              <w:t>4.4.x</w:t>
            </w:r>
            <w:r w:rsidRPr="00824FD7">
              <w:rPr>
                <w:noProof/>
              </w:rPr>
              <w: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EC6DD7"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13EAD0C" w14:textId="77777777" w:rsidR="00C12759" w:rsidRPr="00A75C05" w:rsidRDefault="00C12759" w:rsidP="00C12759">
            <w:pPr>
              <w:spacing w:after="0" w:line="240" w:lineRule="auto"/>
              <w:rPr>
                <w:rFonts w:eastAsia="Arial Unicode MS" w:cs="Arial"/>
                <w:szCs w:val="18"/>
                <w:lang w:eastAsia="ar-SA"/>
              </w:rPr>
            </w:pPr>
          </w:p>
        </w:tc>
      </w:tr>
      <w:tr w:rsidR="00C12759" w:rsidRPr="00A75C05" w14:paraId="421F556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87F03D2"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BC27377" w14:textId="7A3BC053" w:rsidR="00C12759" w:rsidRPr="00C12759" w:rsidRDefault="009A7C1C" w:rsidP="00C12759">
            <w:pPr>
              <w:snapToGrid w:val="0"/>
              <w:spacing w:after="0" w:line="240" w:lineRule="auto"/>
              <w:rPr>
                <w:noProof/>
              </w:rPr>
            </w:pPr>
            <w:hyperlink r:id="rId114" w:history="1">
              <w:r w:rsidR="00C12759" w:rsidRPr="00C12759">
                <w:rPr>
                  <w:rStyle w:val="Hyperlink"/>
                  <w:rFonts w:cs="Arial"/>
                  <w:noProof/>
                </w:rPr>
                <w:t>S1-180183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DD496D1" w14:textId="77777777" w:rsidR="00C12759" w:rsidRPr="00A75C05" w:rsidRDefault="00C12759" w:rsidP="00C12759">
            <w:pPr>
              <w:snapToGrid w:val="0"/>
              <w:spacing w:after="0" w:line="240" w:lineRule="auto"/>
            </w:pPr>
            <w:r>
              <w:rPr>
                <w:noProof/>
              </w:rPr>
              <w:t>Nokia, UIC, Kapsch Carrier Com, Teleste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FAA89B1" w14:textId="77777777" w:rsidR="00C12759" w:rsidRPr="00A75C05" w:rsidRDefault="00C12759" w:rsidP="00C12759">
            <w:pPr>
              <w:snapToGrid w:val="0"/>
              <w:spacing w:after="0" w:line="240" w:lineRule="auto"/>
            </w:pPr>
            <w:r>
              <w:t xml:space="preserve">CR22.282v16.0.0: </w:t>
            </w:r>
            <w:r>
              <w:rPr>
                <w:noProof/>
              </w:rPr>
              <w:t>Introduction of railway emergency alert functionality to 22.282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C714D3A"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1AC82B6"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CR0021R- Cat B</w:t>
            </w:r>
          </w:p>
        </w:tc>
      </w:tr>
      <w:tr w:rsidR="00C12759" w:rsidRPr="00A75C05" w14:paraId="214BEE3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1B8591"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5DFD3E9" w14:textId="28B7951F" w:rsidR="00C12759" w:rsidRPr="00C12759" w:rsidRDefault="009A7C1C" w:rsidP="00C12759">
            <w:pPr>
              <w:snapToGrid w:val="0"/>
              <w:spacing w:after="0" w:line="240" w:lineRule="auto"/>
              <w:rPr>
                <w:noProof/>
              </w:rPr>
            </w:pPr>
            <w:hyperlink r:id="rId115" w:history="1">
              <w:r w:rsidR="00C12759" w:rsidRPr="00C12759">
                <w:rPr>
                  <w:rStyle w:val="Hyperlink"/>
                  <w:rFonts w:cs="Arial"/>
                  <w:noProof/>
                </w:rPr>
                <w:t>S1-180184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6D14903" w14:textId="77777777" w:rsidR="00C12759" w:rsidRPr="00A75C05" w:rsidRDefault="00C12759" w:rsidP="00C12759">
            <w:pPr>
              <w:snapToGrid w:val="0"/>
              <w:spacing w:after="0" w:line="240" w:lineRule="auto"/>
            </w:pPr>
            <w:r>
              <w:rPr>
                <w:noProof/>
              </w:rPr>
              <w:t>Nokia, UIC, Kapsch Carrier Com, Teleste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5EB0135" w14:textId="77777777" w:rsidR="00C12759" w:rsidRPr="00A75C05" w:rsidRDefault="00C12759" w:rsidP="00C12759">
            <w:pPr>
              <w:snapToGrid w:val="0"/>
              <w:spacing w:after="0" w:line="240" w:lineRule="auto"/>
            </w:pPr>
            <w:r>
              <w:t xml:space="preserve">CR22.280v16.0.0: </w:t>
            </w:r>
            <w:r>
              <w:rPr>
                <w:noProof/>
              </w:rPr>
              <w:t>Introduction of railway emergency alert functionality to 22.280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39A37AE"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E56D77E"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WI code MONASTERY2 Rel-16 CR0056R- Cat B</w:t>
            </w:r>
          </w:p>
          <w:p w14:paraId="2495C8FA" w14:textId="77777777" w:rsidR="00C12759" w:rsidRPr="00A75C05" w:rsidRDefault="00C12759" w:rsidP="00C12759">
            <w:pPr>
              <w:spacing w:after="0" w:line="240" w:lineRule="auto"/>
              <w:rPr>
                <w:rFonts w:eastAsia="Arial Unicode MS" w:cs="Arial"/>
                <w:szCs w:val="18"/>
                <w:lang w:eastAsia="ar-SA"/>
              </w:rPr>
            </w:pPr>
            <w:r w:rsidRPr="00D339B1">
              <w:rPr>
                <w:rFonts w:eastAsia="Times New Roman" w:cs="Arial"/>
                <w:szCs w:val="18"/>
                <w:highlight w:val="yellow"/>
                <w:lang w:val="en-US" w:eastAsia="ar-SA"/>
              </w:rPr>
              <w:t>Update clauses affected to include Annexes. [R-5.4.2-007b] seems merged with next requirement.</w:t>
            </w:r>
          </w:p>
        </w:tc>
      </w:tr>
      <w:tr w:rsidR="00C12759" w:rsidRPr="00A75C05" w14:paraId="14B358A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8FFAF0A"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3EB0FC4" w14:textId="787B0559" w:rsidR="00C12759" w:rsidRPr="00C12759" w:rsidRDefault="009A7C1C" w:rsidP="00C12759">
            <w:pPr>
              <w:snapToGrid w:val="0"/>
              <w:spacing w:after="0" w:line="240" w:lineRule="auto"/>
              <w:rPr>
                <w:noProof/>
              </w:rPr>
            </w:pPr>
            <w:hyperlink r:id="rId116" w:history="1">
              <w:r w:rsidR="00C12759" w:rsidRPr="00C12759">
                <w:rPr>
                  <w:rStyle w:val="Hyperlink"/>
                  <w:rFonts w:cs="Arial"/>
                  <w:noProof/>
                </w:rPr>
                <w:t>S1-180185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BC892DD" w14:textId="77777777" w:rsidR="00C12759" w:rsidRPr="00A75C05" w:rsidRDefault="00C12759" w:rsidP="00C12759">
            <w:pPr>
              <w:snapToGrid w:val="0"/>
              <w:spacing w:after="0" w:line="240" w:lineRule="auto"/>
            </w:pPr>
            <w:r>
              <w:rPr>
                <w:noProof/>
              </w:rPr>
              <w:t>Nokia, UIC, Kapsch Carrier Com, Teleste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8B71F20" w14:textId="77777777" w:rsidR="00C12759" w:rsidRPr="00A75C05" w:rsidRDefault="00C12759" w:rsidP="00C12759">
            <w:pPr>
              <w:snapToGrid w:val="0"/>
              <w:spacing w:after="0" w:line="240" w:lineRule="auto"/>
            </w:pPr>
            <w:r>
              <w:t xml:space="preserve">CR22.280v16.0.0: </w:t>
            </w:r>
            <w:r>
              <w:rPr>
                <w:noProof/>
              </w:rPr>
              <w:t>Clarification of definition of Mission Critical Service in 22.280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431C565"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46EAB6E"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CR0057R- Cat F</w:t>
            </w:r>
          </w:p>
        </w:tc>
      </w:tr>
      <w:tr w:rsidR="00C12759" w:rsidRPr="00A75C05" w14:paraId="5874742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5BDEC5"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27E13F1" w14:textId="216B8447" w:rsidR="00C12759" w:rsidRPr="00C12759" w:rsidRDefault="009A7C1C" w:rsidP="00C12759">
            <w:pPr>
              <w:snapToGrid w:val="0"/>
              <w:spacing w:after="0" w:line="240" w:lineRule="auto"/>
              <w:rPr>
                <w:noProof/>
              </w:rPr>
            </w:pPr>
            <w:hyperlink r:id="rId117" w:history="1">
              <w:r w:rsidR="00C12759" w:rsidRPr="00C12759">
                <w:rPr>
                  <w:rStyle w:val="Hyperlink"/>
                  <w:rFonts w:cs="Arial"/>
                  <w:noProof/>
                </w:rPr>
                <w:t>S1-180186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9CFDF5C" w14:textId="77777777" w:rsidR="00C12759" w:rsidRPr="00A75C05" w:rsidRDefault="00C12759" w:rsidP="00C12759">
            <w:pPr>
              <w:snapToGrid w:val="0"/>
              <w:spacing w:after="0" w:line="240" w:lineRule="auto"/>
            </w:pPr>
            <w:r w:rsidRPr="007D1E72">
              <w:rPr>
                <w:noProof/>
              </w:rPr>
              <w:t>Nokia, UIC, Ericsson, Teleste, Kapsch Carrier 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6B8D252" w14:textId="77777777" w:rsidR="00C12759" w:rsidRPr="00A75C05" w:rsidRDefault="00C12759" w:rsidP="00C12759">
            <w:pPr>
              <w:snapToGrid w:val="0"/>
              <w:spacing w:after="0" w:line="240" w:lineRule="auto"/>
            </w:pPr>
            <w:r>
              <w:t xml:space="preserve">CR22.280v16.0.0: </w:t>
            </w:r>
            <w:r>
              <w:rPr>
                <w:noProof/>
              </w:rPr>
              <w:t>Adapting usage of the terms "role" and "Functional Alias" to latest definition in User Regrouping section of 22.280.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B695E0A"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49A60F"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CR0058R- Cat F</w:t>
            </w:r>
          </w:p>
        </w:tc>
      </w:tr>
      <w:tr w:rsidR="00C12759" w:rsidRPr="00A75C05" w14:paraId="74E4AB3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699BD50"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3006D2B" w14:textId="6FF76EF0" w:rsidR="00C12759" w:rsidRPr="00C12759" w:rsidRDefault="009A7C1C" w:rsidP="00C12759">
            <w:pPr>
              <w:snapToGrid w:val="0"/>
              <w:spacing w:after="0" w:line="240" w:lineRule="auto"/>
              <w:rPr>
                <w:noProof/>
              </w:rPr>
            </w:pPr>
            <w:hyperlink r:id="rId118" w:history="1">
              <w:r w:rsidR="00C12759" w:rsidRPr="00C12759">
                <w:rPr>
                  <w:rStyle w:val="Hyperlink"/>
                  <w:rFonts w:cs="Arial"/>
                  <w:noProof/>
                </w:rPr>
                <w:t>S1-180187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268F2EC" w14:textId="77777777" w:rsidR="00C12759" w:rsidRPr="00A75C05" w:rsidRDefault="00C12759" w:rsidP="00C12759">
            <w:pPr>
              <w:snapToGrid w:val="0"/>
              <w:spacing w:after="0" w:line="240" w:lineRule="auto"/>
            </w:pPr>
            <w:r w:rsidRPr="003A50D6">
              <w:rPr>
                <w:noProof/>
              </w:rPr>
              <w:t>Nokia, UIC, Ericsson, Teleste, Kapsch Carrier 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3C1B95" w14:textId="77777777" w:rsidR="00C12759" w:rsidRPr="00A75C05" w:rsidRDefault="00C12759" w:rsidP="00C12759">
            <w:pPr>
              <w:snapToGrid w:val="0"/>
              <w:spacing w:after="0" w:line="240" w:lineRule="auto"/>
            </w:pPr>
            <w:r>
              <w:t xml:space="preserve">CR22.280v16.0.0: </w:t>
            </w:r>
            <w:r>
              <w:rPr>
                <w:noProof/>
              </w:rPr>
              <w:t>Location report based on Functional Alias with certain label(s)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FFAE06B"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680590A"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CR0059R- Cat B</w:t>
            </w:r>
          </w:p>
        </w:tc>
      </w:tr>
      <w:tr w:rsidR="00C12759" w:rsidRPr="00A75C05" w14:paraId="5366ABF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8A8F32"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5A415A7" w14:textId="17C09E75" w:rsidR="00C12759" w:rsidRPr="00C12759" w:rsidRDefault="009A7C1C" w:rsidP="00C12759">
            <w:pPr>
              <w:snapToGrid w:val="0"/>
              <w:spacing w:after="0" w:line="240" w:lineRule="auto"/>
              <w:rPr>
                <w:noProof/>
              </w:rPr>
            </w:pPr>
            <w:hyperlink r:id="rId119" w:history="1">
              <w:r w:rsidR="00C12759" w:rsidRPr="00C12759">
                <w:rPr>
                  <w:rStyle w:val="Hyperlink"/>
                  <w:rFonts w:cs="Arial"/>
                  <w:noProof/>
                </w:rPr>
                <w:t>S1-180188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2DF931E" w14:textId="77777777" w:rsidR="00C12759" w:rsidRPr="00A75C05" w:rsidRDefault="00C12759" w:rsidP="00C12759">
            <w:pPr>
              <w:snapToGrid w:val="0"/>
              <w:spacing w:after="0" w:line="240" w:lineRule="auto"/>
            </w:pPr>
            <w:r w:rsidRPr="00FD4B23">
              <w:rPr>
                <w:noProof/>
              </w:rPr>
              <w:t>Nokia, UIC, Ericsson, Huawei, Teleste, Kapsch Carrier 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61BABA8" w14:textId="77777777" w:rsidR="00C12759" w:rsidRPr="00A75C05" w:rsidRDefault="00C12759" w:rsidP="00C12759">
            <w:pPr>
              <w:snapToGrid w:val="0"/>
              <w:spacing w:after="0" w:line="240" w:lineRule="auto"/>
            </w:pPr>
            <w:r>
              <w:t xml:space="preserve">CR22.280v16.0.0: </w:t>
            </w:r>
            <w:r>
              <w:rPr>
                <w:noProof/>
              </w:rPr>
              <w:t>Changes related to membership/affiliation section of 22.280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E9529FE"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B78C692"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CR0060R- Cat B</w:t>
            </w:r>
          </w:p>
        </w:tc>
      </w:tr>
      <w:tr w:rsidR="00C12759" w:rsidRPr="00A75C05" w14:paraId="5E7C28D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4DF6C1C"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A43380E" w14:textId="71B61804" w:rsidR="00C12759" w:rsidRPr="00C12759" w:rsidRDefault="009A7C1C" w:rsidP="00C12759">
            <w:pPr>
              <w:snapToGrid w:val="0"/>
              <w:spacing w:after="0" w:line="240" w:lineRule="auto"/>
              <w:rPr>
                <w:noProof/>
              </w:rPr>
            </w:pPr>
            <w:hyperlink r:id="rId120" w:history="1">
              <w:r w:rsidR="00C12759" w:rsidRPr="00C12759">
                <w:rPr>
                  <w:rStyle w:val="Hyperlink"/>
                  <w:rFonts w:cs="Arial"/>
                  <w:noProof/>
                </w:rPr>
                <w:t>S1-180189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FCA284E" w14:textId="77777777" w:rsidR="00C12759" w:rsidRPr="00A75C05" w:rsidRDefault="00C12759" w:rsidP="00C12759">
            <w:pPr>
              <w:snapToGrid w:val="0"/>
              <w:spacing w:after="0" w:line="240" w:lineRule="auto"/>
            </w:pPr>
            <w:r w:rsidRPr="00716995">
              <w:rPr>
                <w:noProof/>
              </w:rPr>
              <w:t>Nokia, UIC, Ericsson, Huawei, Teleste, Kapsch Carrier 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9793385" w14:textId="77777777" w:rsidR="00C12759" w:rsidRPr="00A75C05" w:rsidRDefault="00C12759" w:rsidP="00C12759">
            <w:pPr>
              <w:snapToGrid w:val="0"/>
              <w:spacing w:after="0" w:line="240" w:lineRule="auto"/>
            </w:pPr>
            <w:r>
              <w:t xml:space="preserve">CR22.280v16.0.0: </w:t>
            </w:r>
            <w:r>
              <w:rPr>
                <w:noProof/>
              </w:rPr>
              <w:t>Changes related to administrative sections of 22.280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9BA4077"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9481C8C"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CR0061R- Cat B</w:t>
            </w:r>
          </w:p>
        </w:tc>
      </w:tr>
      <w:tr w:rsidR="00C12759" w:rsidRPr="00A75C05" w14:paraId="0A06984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385F74"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9B2D5AE" w14:textId="4D40342A" w:rsidR="00C12759" w:rsidRPr="00C12759" w:rsidRDefault="009A7C1C" w:rsidP="00C12759">
            <w:pPr>
              <w:snapToGrid w:val="0"/>
              <w:spacing w:after="0" w:line="240" w:lineRule="auto"/>
              <w:rPr>
                <w:noProof/>
              </w:rPr>
            </w:pPr>
            <w:hyperlink r:id="rId121" w:history="1">
              <w:r w:rsidR="00C12759" w:rsidRPr="00C12759">
                <w:rPr>
                  <w:rStyle w:val="Hyperlink"/>
                  <w:rFonts w:cs="Arial"/>
                  <w:noProof/>
                </w:rPr>
                <w:t>S1-180197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CBC6DAB" w14:textId="77777777" w:rsidR="00C12759" w:rsidRPr="00A75C05" w:rsidRDefault="00C12759" w:rsidP="00C12759">
            <w:pPr>
              <w:snapToGrid w:val="0"/>
              <w:spacing w:after="0" w:line="240" w:lineRule="auto"/>
            </w:pPr>
            <w:r w:rsidRPr="00E84BA8">
              <w:rPr>
                <w:noProof/>
              </w:rPr>
              <w:t>ETRI, Hansung university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3C823E5" w14:textId="77777777" w:rsidR="00C12759" w:rsidRPr="00A75C05" w:rsidRDefault="00C12759" w:rsidP="00C12759">
            <w:pPr>
              <w:snapToGrid w:val="0"/>
              <w:spacing w:after="0" w:line="240" w:lineRule="auto"/>
            </w:pPr>
            <w:r>
              <w:t xml:space="preserve">CR22.282v16.0.0: </w:t>
            </w:r>
            <w:r>
              <w:rPr>
                <w:noProof/>
              </w:rPr>
              <w:t>Propose r</w:t>
            </w:r>
            <w:r w:rsidRPr="00E84BA8">
              <w:rPr>
                <w:noProof/>
              </w:rPr>
              <w:t>equirement</w:t>
            </w:r>
            <w:r>
              <w:rPr>
                <w:noProof/>
              </w:rPr>
              <w:t>s</w:t>
            </w:r>
            <w:r w:rsidRPr="00E84BA8">
              <w:rPr>
                <w:noProof/>
              </w:rPr>
              <w:t xml:space="preserve"> of Automatic Train Operation data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015DBCF"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19E8951"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MONASTERY2 Rel-16 CR0022R- Cat B</w:t>
            </w:r>
          </w:p>
        </w:tc>
      </w:tr>
      <w:tr w:rsidR="00C12759" w:rsidRPr="00A75C05" w14:paraId="1626D40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A0DC4CC"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D43A57E" w14:textId="0F4A06E1" w:rsidR="00C12759" w:rsidRPr="00C12759" w:rsidRDefault="009A7C1C" w:rsidP="00C12759">
            <w:pPr>
              <w:snapToGrid w:val="0"/>
              <w:spacing w:after="0" w:line="240" w:lineRule="auto"/>
              <w:rPr>
                <w:noProof/>
              </w:rPr>
            </w:pPr>
            <w:hyperlink r:id="rId122" w:history="1">
              <w:r w:rsidR="00C12759" w:rsidRPr="00C12759">
                <w:rPr>
                  <w:rStyle w:val="Hyperlink"/>
                  <w:rFonts w:cs="Arial"/>
                  <w:noProof/>
                </w:rPr>
                <w:t>S1-180200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730B561" w14:textId="77777777" w:rsidR="00C12759" w:rsidRPr="00C12759" w:rsidRDefault="00C12759" w:rsidP="00C12759">
            <w:pPr>
              <w:snapToGrid w:val="0"/>
              <w:spacing w:after="0" w:line="240" w:lineRule="auto"/>
            </w:pPr>
            <w:r w:rsidRPr="00C12759">
              <w:rPr>
                <w:noProof/>
              </w:rPr>
              <w:t>ETRI, Hansung university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2AB2593" w14:textId="77777777" w:rsidR="00C12759" w:rsidRPr="00C12759" w:rsidRDefault="00C12759" w:rsidP="00C12759">
            <w:pPr>
              <w:tabs>
                <w:tab w:val="center" w:pos="2066"/>
              </w:tabs>
              <w:snapToGrid w:val="0"/>
              <w:spacing w:after="0" w:line="240" w:lineRule="auto"/>
            </w:pPr>
            <w:r w:rsidRPr="00C12759">
              <w:t xml:space="preserve">CR22.282v16.0.0: </w:t>
            </w:r>
            <w:r w:rsidRPr="00C12759">
              <w:rPr>
                <w:noProof/>
              </w:rPr>
              <w:t>Propose requirements of Functional Identity for Automatic Train Operation data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ACD625B" w14:textId="7BE5B21C"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442EA65" w14:textId="77777777" w:rsidR="00C12759" w:rsidRPr="00C12759" w:rsidRDefault="00C12759" w:rsidP="00C12759">
            <w:pPr>
              <w:spacing w:after="0" w:line="240" w:lineRule="auto"/>
              <w:rPr>
                <w:rFonts w:eastAsia="Arial Unicode MS" w:cs="Arial"/>
                <w:szCs w:val="18"/>
                <w:lang w:eastAsia="ar-SA"/>
              </w:rPr>
            </w:pPr>
            <w:r w:rsidRPr="00C12759">
              <w:rPr>
                <w:rFonts w:eastAsia="Times New Roman" w:cs="Arial"/>
                <w:szCs w:val="18"/>
                <w:lang w:val="en-US" w:eastAsia="ar-SA"/>
              </w:rPr>
              <w:t>WI code MONASTERY2 Rel-16 CR0023R- Cat B</w:t>
            </w:r>
          </w:p>
        </w:tc>
      </w:tr>
      <w:tr w:rsidR="00C12759" w:rsidRPr="00B81C05" w14:paraId="55E045A6" w14:textId="77777777" w:rsidTr="00566480">
        <w:trPr>
          <w:trHeight w:val="141"/>
        </w:trPr>
        <w:tc>
          <w:tcPr>
            <w:tcW w:w="14499" w:type="dxa"/>
            <w:gridSpan w:val="13"/>
            <w:tcBorders>
              <w:top w:val="nil"/>
              <w:bottom w:val="single" w:sz="4" w:space="0" w:color="auto"/>
            </w:tcBorders>
            <w:shd w:val="clear" w:color="auto" w:fill="F2F2F2"/>
          </w:tcPr>
          <w:p w14:paraId="6AA1A267" w14:textId="77777777" w:rsidR="00C12759" w:rsidRPr="00B81C05" w:rsidRDefault="00C12759" w:rsidP="00C12759">
            <w:pPr>
              <w:pStyle w:val="Heading3"/>
            </w:pPr>
            <w:r>
              <w:t>RAILWAY drafting session information and FS_MONASTERY2 output</w:t>
            </w:r>
          </w:p>
        </w:tc>
      </w:tr>
      <w:tr w:rsidR="00C12759" w:rsidRPr="00A75C05" w14:paraId="584F7B8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7DCD14A"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TS</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55D183" w14:textId="7D5D6B90" w:rsidR="00C12759" w:rsidRPr="00F17BE7" w:rsidRDefault="009A7C1C" w:rsidP="00C12759">
            <w:pPr>
              <w:snapToGrid w:val="0"/>
              <w:spacing w:after="0" w:line="240" w:lineRule="auto"/>
              <w:rPr>
                <w:rStyle w:val="Hyperlink"/>
                <w:rFonts w:eastAsia="Times New Roman" w:cs="Arial"/>
                <w:color w:val="auto"/>
                <w:szCs w:val="18"/>
                <w:lang w:eastAsia="ar-SA"/>
              </w:rPr>
            </w:pPr>
            <w:hyperlink r:id="rId123" w:history="1">
              <w:r w:rsidR="00C12759" w:rsidRPr="00F17BE7">
                <w:rPr>
                  <w:rStyle w:val="Hyperlink"/>
                  <w:rFonts w:cs="Arial"/>
                </w:rPr>
                <w:t>S1-18</w:t>
              </w:r>
              <w:r w:rsidR="00F17BE7" w:rsidRPr="00F17BE7">
                <w:rPr>
                  <w:rStyle w:val="Hyperlink"/>
                  <w:rFonts w:cs="Arial"/>
                </w:rPr>
                <w:t>0231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05348F6" w14:textId="77777777" w:rsidR="00C12759" w:rsidRPr="00BD7E9D" w:rsidRDefault="00C12759" w:rsidP="00C12759">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622CBF4"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TS22.289v0.2.0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F70729" w14:textId="77777777" w:rsidR="00C12759" w:rsidRPr="00BD7E9D"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2DAA096" w14:textId="77777777" w:rsidR="00C12759" w:rsidRPr="00BD7E9D" w:rsidRDefault="00C12759" w:rsidP="00C12759">
            <w:pPr>
              <w:snapToGrid w:val="0"/>
              <w:spacing w:after="0" w:line="240" w:lineRule="auto"/>
              <w:rPr>
                <w:rFonts w:eastAsia="Arial Unicode MS" w:cs="Arial"/>
                <w:szCs w:val="18"/>
                <w:lang w:eastAsia="ar-SA"/>
              </w:rPr>
            </w:pPr>
          </w:p>
        </w:tc>
      </w:tr>
      <w:tr w:rsidR="00C12759" w:rsidRPr="00A75C05" w14:paraId="115CA35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C42A622"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TS</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3EC5A1E" w14:textId="10372D7C" w:rsidR="00C12759" w:rsidRPr="00F17BE7" w:rsidRDefault="009A7C1C" w:rsidP="00C12759">
            <w:pPr>
              <w:snapToGrid w:val="0"/>
              <w:spacing w:after="0" w:line="240" w:lineRule="auto"/>
              <w:rPr>
                <w:rStyle w:val="Hyperlink"/>
                <w:rFonts w:eastAsia="Times New Roman" w:cs="Arial"/>
                <w:color w:val="auto"/>
                <w:szCs w:val="18"/>
                <w:lang w:eastAsia="ar-SA"/>
              </w:rPr>
            </w:pPr>
            <w:hyperlink r:id="rId124" w:history="1">
              <w:r w:rsidR="00C12759" w:rsidRPr="00F17BE7">
                <w:rPr>
                  <w:rStyle w:val="Hyperlink"/>
                  <w:rFonts w:cs="Arial"/>
                </w:rPr>
                <w:t>S1-18</w:t>
              </w:r>
              <w:r w:rsidR="00F17BE7" w:rsidRPr="00F17BE7">
                <w:rPr>
                  <w:rStyle w:val="Hyperlink"/>
                  <w:rFonts w:cs="Arial"/>
                </w:rPr>
                <w:t>0232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D49FCCD" w14:textId="77777777" w:rsidR="00C12759" w:rsidRPr="00BD7E9D" w:rsidRDefault="00C12759" w:rsidP="00C12759">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A741E63"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TS22.289v0.2.0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3BE949B" w14:textId="77777777" w:rsidR="00C12759" w:rsidRPr="00BD7E9D"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157D394" w14:textId="77777777" w:rsidR="00C12759" w:rsidRPr="00BD7E9D" w:rsidRDefault="00C12759" w:rsidP="00C12759">
            <w:pPr>
              <w:snapToGrid w:val="0"/>
              <w:spacing w:after="0" w:line="240" w:lineRule="auto"/>
              <w:rPr>
                <w:rFonts w:eastAsia="Arial Unicode MS" w:cs="Arial"/>
                <w:szCs w:val="18"/>
                <w:lang w:eastAsia="ar-SA"/>
              </w:rPr>
            </w:pPr>
          </w:p>
        </w:tc>
      </w:tr>
      <w:tr w:rsidR="00C12759" w:rsidRPr="00A75C05" w14:paraId="05BD02A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9F41562"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3E507FA" w14:textId="5804692C" w:rsidR="00C12759" w:rsidRPr="00F17BE7" w:rsidRDefault="009A7C1C" w:rsidP="00C12759">
            <w:pPr>
              <w:snapToGrid w:val="0"/>
              <w:spacing w:after="0" w:line="240" w:lineRule="auto"/>
              <w:rPr>
                <w:rStyle w:val="Hyperlink"/>
                <w:rFonts w:eastAsia="Times New Roman" w:cs="Arial"/>
                <w:color w:val="auto"/>
                <w:szCs w:val="18"/>
                <w:lang w:eastAsia="ar-SA"/>
              </w:rPr>
            </w:pPr>
            <w:hyperlink r:id="rId125" w:history="1">
              <w:r w:rsidR="00C12759" w:rsidRPr="00F17BE7">
                <w:rPr>
                  <w:rStyle w:val="Hyperlink"/>
                  <w:rFonts w:eastAsia="Times New Roman" w:cs="Arial"/>
                  <w:szCs w:val="18"/>
                  <w:lang w:eastAsia="ar-SA"/>
                </w:rPr>
                <w:t>S1-18</w:t>
              </w:r>
              <w:r w:rsidR="00F17BE7" w:rsidRPr="00F17BE7">
                <w:rPr>
                  <w:rStyle w:val="Hyperlink"/>
                  <w:rFonts w:eastAsia="Times New Roman" w:cs="Arial"/>
                  <w:szCs w:val="18"/>
                  <w:lang w:eastAsia="ar-SA"/>
                </w:rPr>
                <w:t>0233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46FBE36"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DE106E4"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MONASTERY2 and FRMCS 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CD23A89"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81C6E37" w14:textId="77777777" w:rsidR="00C12759" w:rsidRPr="000C7946" w:rsidRDefault="00C12759" w:rsidP="00C12759">
            <w:pPr>
              <w:snapToGrid w:val="0"/>
              <w:spacing w:after="0" w:line="240" w:lineRule="auto"/>
              <w:rPr>
                <w:rFonts w:eastAsia="Arial Unicode MS" w:cs="Arial"/>
                <w:szCs w:val="18"/>
                <w:lang w:eastAsia="ar-SA"/>
              </w:rPr>
            </w:pPr>
          </w:p>
        </w:tc>
      </w:tr>
      <w:tr w:rsidR="00C12759" w:rsidRPr="00A75C05" w14:paraId="61234BD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1BB63B"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52ACF0D" w14:textId="7D3F642B" w:rsidR="00C12759" w:rsidRPr="00F17BE7" w:rsidRDefault="009A7C1C" w:rsidP="00C12759">
            <w:pPr>
              <w:snapToGrid w:val="0"/>
              <w:spacing w:after="0" w:line="240" w:lineRule="auto"/>
              <w:rPr>
                <w:rStyle w:val="Hyperlink"/>
                <w:rFonts w:eastAsia="Times New Roman" w:cs="Arial"/>
                <w:color w:val="auto"/>
                <w:szCs w:val="18"/>
                <w:lang w:eastAsia="ar-SA"/>
              </w:rPr>
            </w:pPr>
            <w:hyperlink r:id="rId126" w:history="1">
              <w:r w:rsidR="00C12759" w:rsidRPr="00F17BE7">
                <w:rPr>
                  <w:rStyle w:val="Hyperlink"/>
                  <w:rFonts w:eastAsia="Times New Roman" w:cs="Arial"/>
                  <w:szCs w:val="18"/>
                  <w:lang w:eastAsia="ar-SA"/>
                </w:rPr>
                <w:t>S1-18</w:t>
              </w:r>
              <w:r w:rsidR="00F17BE7" w:rsidRPr="00F17BE7">
                <w:rPr>
                  <w:rStyle w:val="Hyperlink"/>
                  <w:rFonts w:eastAsia="Times New Roman" w:cs="Arial"/>
                  <w:szCs w:val="18"/>
                  <w:lang w:eastAsia="ar-SA"/>
                </w:rPr>
                <w:t>0234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655E27D"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7DEBB29"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MONASTERY2 and FRMCS 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6BF0783"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98FEA7B" w14:textId="77777777" w:rsidR="00C12759" w:rsidRPr="000C7946" w:rsidRDefault="00C12759" w:rsidP="00C12759">
            <w:pPr>
              <w:snapToGrid w:val="0"/>
              <w:spacing w:after="0" w:line="240" w:lineRule="auto"/>
              <w:rPr>
                <w:rFonts w:eastAsia="Arial Unicode MS" w:cs="Arial"/>
                <w:szCs w:val="18"/>
                <w:lang w:eastAsia="ar-SA"/>
              </w:rPr>
            </w:pPr>
          </w:p>
        </w:tc>
      </w:tr>
      <w:tr w:rsidR="004D36FE" w:rsidRPr="00B04844" w14:paraId="0E2F17F3"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37BDFA10" w14:textId="77777777" w:rsidR="004D36FE" w:rsidRDefault="004D36FE" w:rsidP="004D36FE">
            <w:pPr>
              <w:pStyle w:val="Heading2"/>
            </w:pPr>
            <w:r>
              <w:t xml:space="preserve">ePWS: </w:t>
            </w:r>
            <w:r>
              <w:rPr>
                <w:lang w:val="en-US"/>
              </w:rPr>
              <w:t>Enhancements of Public Warning System</w:t>
            </w:r>
            <w:r>
              <w:t xml:space="preserve"> [</w:t>
            </w:r>
            <w:r w:rsidRPr="00012C8A">
              <w:rPr>
                <w:bCs/>
                <w:iCs/>
              </w:rPr>
              <w:t>SP-17</w:t>
            </w:r>
            <w:r>
              <w:rPr>
                <w:bCs/>
                <w:iCs/>
              </w:rPr>
              <w:t>0998</w:t>
            </w:r>
            <w:r>
              <w:t>]</w:t>
            </w:r>
          </w:p>
        </w:tc>
      </w:tr>
      <w:tr w:rsidR="004D36FE" w:rsidRPr="00B04844" w14:paraId="37F5E4C0" w14:textId="77777777" w:rsidTr="00566480">
        <w:trPr>
          <w:trHeight w:val="141"/>
        </w:trPr>
        <w:tc>
          <w:tcPr>
            <w:tcW w:w="14499" w:type="dxa"/>
            <w:gridSpan w:val="13"/>
            <w:tcBorders>
              <w:bottom w:val="single" w:sz="4" w:space="0" w:color="auto"/>
            </w:tcBorders>
            <w:shd w:val="clear" w:color="auto" w:fill="auto"/>
          </w:tcPr>
          <w:p w14:paraId="3FB67A7A"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68572CF"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E13799">
              <w:rPr>
                <w:rFonts w:eastAsia="Arial Unicode MS" w:cs="Arial"/>
                <w:szCs w:val="18"/>
                <w:lang w:val="fr-FR" w:eastAsia="ar-SA"/>
              </w:rPr>
              <w:t>SA#82 (12/2018)</w:t>
            </w:r>
          </w:p>
          <w:p w14:paraId="58925CE5"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0202940A" w14:textId="77777777" w:rsidR="004D36FE" w:rsidRPr="004070E3" w:rsidRDefault="004D36FE" w:rsidP="004D36FE">
            <w:pPr>
              <w:suppressAutoHyphens/>
              <w:spacing w:after="0" w:line="240" w:lineRule="auto"/>
              <w:rPr>
                <w:rFonts w:eastAsia="Arial Unicode MS" w:cs="Arial"/>
                <w:i/>
                <w:szCs w:val="18"/>
                <w:lang w:eastAsia="ar-SA"/>
              </w:rPr>
            </w:pPr>
          </w:p>
        </w:tc>
      </w:tr>
      <w:tr w:rsidR="00C12759" w:rsidRPr="00A75C05" w14:paraId="6A57D75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135B4D68"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30B55CC8" w14:textId="59E7895B" w:rsidR="00C12759" w:rsidRPr="00C12759" w:rsidRDefault="009A7C1C" w:rsidP="00C12759">
            <w:pPr>
              <w:snapToGrid w:val="0"/>
              <w:spacing w:after="0" w:line="240" w:lineRule="auto"/>
              <w:rPr>
                <w:noProof/>
                <w:lang w:eastAsia="ko-KR"/>
              </w:rPr>
            </w:pPr>
            <w:hyperlink r:id="rId127" w:history="1">
              <w:r w:rsidR="00C12759" w:rsidRPr="00C12759">
                <w:rPr>
                  <w:rStyle w:val="Hyperlink"/>
                  <w:rFonts w:cs="Arial"/>
                  <w:noProof/>
                  <w:lang w:eastAsia="ko-KR"/>
                </w:rPr>
                <w:t>S1-180063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38B541DE" w14:textId="77777777" w:rsidR="00C12759" w:rsidRPr="00C12759" w:rsidRDefault="00C12759" w:rsidP="00C12759">
            <w:pPr>
              <w:snapToGrid w:val="0"/>
              <w:spacing w:after="0" w:line="240" w:lineRule="auto"/>
            </w:pPr>
            <w:r w:rsidRPr="00C12759">
              <w:rPr>
                <w:rFonts w:hint="eastAsia"/>
                <w:noProof/>
                <w:lang w:eastAsia="ko-KR"/>
              </w:rPr>
              <w:t>SyncTechno Inc.</w:t>
            </w:r>
            <w:r w:rsidRPr="00C12759">
              <w:rPr>
                <w:noProof/>
                <w:lang w:eastAsia="ko-KR"/>
              </w:rPr>
              <w:t>, The Police of the Netherlands, BMWi,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1CACB9FE" w14:textId="77777777" w:rsidR="00C12759" w:rsidRPr="00C12759" w:rsidRDefault="00C12759" w:rsidP="00C12759">
            <w:pPr>
              <w:tabs>
                <w:tab w:val="center" w:pos="2066"/>
              </w:tabs>
              <w:snapToGrid w:val="0"/>
              <w:spacing w:after="0" w:line="240" w:lineRule="auto"/>
            </w:pPr>
            <w:r w:rsidRPr="00C12759">
              <w:t xml:space="preserve">CR22.268v14.1.0: </w:t>
            </w:r>
            <w:r w:rsidRPr="00C12759">
              <w:rPr>
                <w:rFonts w:hint="eastAsia"/>
                <w:noProof/>
                <w:lang w:eastAsia="ko-KR"/>
              </w:rPr>
              <w:t xml:space="preserve">Definition </w:t>
            </w:r>
            <w:r w:rsidRPr="00C12759">
              <w:rPr>
                <w:noProof/>
                <w:lang w:eastAsia="ko-KR"/>
              </w:rPr>
              <w:t xml:space="preserve">of ePWS-UE </w:t>
            </w:r>
            <w:r w:rsidRPr="00C12759">
              <w:rPr>
                <w:rFonts w:hint="eastAsia"/>
                <w:noProof/>
                <w:lang w:eastAsia="ko-KR"/>
              </w:rPr>
              <w:t>and abbreviation of ePWS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2967FEAC" w14:textId="7BE7DB6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Revised to S1-180086</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15A1C535" w14:textId="77777777" w:rsidR="00C12759" w:rsidRPr="00C12759" w:rsidRDefault="00C12759" w:rsidP="00C12759">
            <w:pPr>
              <w:spacing w:after="0" w:line="240" w:lineRule="auto"/>
              <w:rPr>
                <w:rFonts w:eastAsia="Times New Roman" w:cs="Arial"/>
                <w:szCs w:val="18"/>
                <w:lang w:val="en-US" w:eastAsia="ar-SA"/>
              </w:rPr>
            </w:pPr>
            <w:r w:rsidRPr="00C12759">
              <w:rPr>
                <w:rFonts w:eastAsia="Times New Roman" w:cs="Arial"/>
                <w:szCs w:val="18"/>
                <w:lang w:val="en-US" w:eastAsia="ar-SA"/>
              </w:rPr>
              <w:t>WI code ePWS Rel-16 CR0049R- Cat B</w:t>
            </w:r>
          </w:p>
          <w:p w14:paraId="7A1748FC" w14:textId="77777777" w:rsidR="00C12759" w:rsidRPr="00C12759" w:rsidRDefault="00C12759" w:rsidP="00C12759">
            <w:pPr>
              <w:spacing w:after="0" w:line="240" w:lineRule="auto"/>
              <w:rPr>
                <w:rFonts w:eastAsia="Arial Unicode MS" w:cs="Arial"/>
                <w:szCs w:val="18"/>
                <w:lang w:eastAsia="ar-SA"/>
              </w:rPr>
            </w:pPr>
            <w:r w:rsidRPr="00C12759">
              <w:rPr>
                <w:rFonts w:eastAsia="Times New Roman" w:cs="Arial"/>
                <w:szCs w:val="18"/>
                <w:highlight w:val="yellow"/>
                <w:lang w:val="en-US" w:eastAsia="ar-SA"/>
              </w:rPr>
              <w:t>Source to TSG is S1</w:t>
            </w:r>
          </w:p>
        </w:tc>
      </w:tr>
      <w:tr w:rsidR="00C12759" w:rsidRPr="00A75C05" w14:paraId="573FD51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DE6AD2C" w14:textId="74B4D90C"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58E2FC7" w14:textId="27589BD7" w:rsidR="00C12759" w:rsidRPr="00C12759" w:rsidRDefault="009A7C1C" w:rsidP="00C12759">
            <w:pPr>
              <w:snapToGrid w:val="0"/>
              <w:spacing w:after="0" w:line="240" w:lineRule="auto"/>
              <w:rPr>
                <w:noProof/>
                <w:lang w:eastAsia="ko-KR"/>
              </w:rPr>
            </w:pPr>
            <w:hyperlink r:id="rId128" w:history="1">
              <w:r w:rsidR="00C12759" w:rsidRPr="00C12759">
                <w:rPr>
                  <w:rStyle w:val="Hyperlink"/>
                  <w:rFonts w:cs="Arial"/>
                  <w:noProof/>
                  <w:lang w:eastAsia="ko-KR"/>
                </w:rPr>
                <w:t>S1-180086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ACBA103" w14:textId="1318947A" w:rsidR="00C12759" w:rsidRPr="00C12759" w:rsidRDefault="00C12759" w:rsidP="00C12759">
            <w:pPr>
              <w:snapToGrid w:val="0"/>
              <w:spacing w:after="0" w:line="240" w:lineRule="auto"/>
              <w:rPr>
                <w:noProof/>
                <w:lang w:eastAsia="ko-KR"/>
              </w:rPr>
            </w:pPr>
            <w:r w:rsidRPr="00C12759">
              <w:rPr>
                <w:noProof/>
                <w:lang w:eastAsia="ko-KR"/>
              </w:rPr>
              <w:t>SyncTechno Inc., The Police of the Netherlands, BMWi,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0ECC103" w14:textId="3104CE1C" w:rsidR="00C12759" w:rsidRPr="00C12759" w:rsidRDefault="00C12759" w:rsidP="00C12759">
            <w:pPr>
              <w:tabs>
                <w:tab w:val="center" w:pos="2066"/>
              </w:tabs>
              <w:snapToGrid w:val="0"/>
              <w:spacing w:after="0" w:line="240" w:lineRule="auto"/>
            </w:pPr>
            <w:r w:rsidRPr="00C12759">
              <w:t>CR22.268v14.1.0: Definition of ePWS-UE and abbreviation of ePWS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5B57087" w14:textId="77777777"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17BF865" w14:textId="77777777" w:rsidR="00C12759" w:rsidRPr="00C12759" w:rsidRDefault="00C12759" w:rsidP="00C12759">
            <w:pPr>
              <w:spacing w:after="0" w:line="240" w:lineRule="auto"/>
              <w:rPr>
                <w:rFonts w:eastAsia="Times New Roman" w:cs="Arial"/>
                <w:i/>
                <w:szCs w:val="18"/>
                <w:lang w:val="en-US" w:eastAsia="ar-SA"/>
              </w:rPr>
            </w:pPr>
            <w:r w:rsidRPr="00C12759">
              <w:rPr>
                <w:rFonts w:eastAsia="Times New Roman" w:cs="Arial"/>
                <w:i/>
                <w:szCs w:val="18"/>
                <w:lang w:val="en-US" w:eastAsia="ar-SA"/>
              </w:rPr>
              <w:t>WI code ePWS Rel-16 CR0049R- Cat B</w:t>
            </w:r>
          </w:p>
          <w:p w14:paraId="2E82488C" w14:textId="4BF50A57" w:rsidR="00C12759" w:rsidRDefault="00C12759" w:rsidP="00C12759">
            <w:pPr>
              <w:spacing w:after="0" w:line="240" w:lineRule="auto"/>
              <w:rPr>
                <w:rFonts w:eastAsia="Times New Roman" w:cs="Arial"/>
                <w:szCs w:val="18"/>
                <w:lang w:val="en-US" w:eastAsia="ar-SA"/>
              </w:rPr>
            </w:pPr>
            <w:r w:rsidRPr="00C12759">
              <w:rPr>
                <w:rFonts w:eastAsia="Times New Roman" w:cs="Arial"/>
                <w:i/>
                <w:szCs w:val="18"/>
                <w:highlight w:val="yellow"/>
                <w:lang w:val="en-US" w:eastAsia="ar-SA"/>
              </w:rPr>
              <w:t>Source to TSG is S1</w:t>
            </w:r>
          </w:p>
          <w:p w14:paraId="1CAA95C1" w14:textId="58F79E57" w:rsidR="00C12759" w:rsidRPr="00C12759" w:rsidRDefault="00C12759" w:rsidP="00C12759">
            <w:pPr>
              <w:spacing w:after="0" w:line="240" w:lineRule="auto"/>
              <w:rPr>
                <w:rFonts w:eastAsia="Times New Roman" w:cs="Arial"/>
                <w:szCs w:val="18"/>
                <w:lang w:val="en-US" w:eastAsia="ar-SA"/>
              </w:rPr>
            </w:pPr>
            <w:r w:rsidRPr="00C12759">
              <w:rPr>
                <w:rFonts w:eastAsia="Times New Roman" w:cs="Arial"/>
                <w:szCs w:val="18"/>
                <w:lang w:val="en-US" w:eastAsia="ar-SA"/>
              </w:rPr>
              <w:t>Revision of S1-180063.</w:t>
            </w:r>
          </w:p>
        </w:tc>
      </w:tr>
      <w:tr w:rsidR="00C12759" w:rsidRPr="00A75C05" w14:paraId="3C05E7F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C614BE8"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BA9C990" w14:textId="64531490" w:rsidR="00C12759" w:rsidRPr="00C12759" w:rsidRDefault="009A7C1C" w:rsidP="00C12759">
            <w:pPr>
              <w:snapToGrid w:val="0"/>
              <w:spacing w:after="0" w:line="240" w:lineRule="auto"/>
              <w:rPr>
                <w:noProof/>
                <w:lang w:eastAsia="ko-KR"/>
              </w:rPr>
            </w:pPr>
            <w:hyperlink r:id="rId129" w:history="1">
              <w:r w:rsidR="00C12759" w:rsidRPr="00C12759">
                <w:rPr>
                  <w:rStyle w:val="Hyperlink"/>
                  <w:rFonts w:cs="Arial"/>
                  <w:noProof/>
                  <w:lang w:eastAsia="ko-KR"/>
                </w:rPr>
                <w:t>S1-180064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A681B1"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BMWi,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DCA17C0" w14:textId="77777777" w:rsidR="00C12759" w:rsidRPr="00A75C05" w:rsidRDefault="00C12759" w:rsidP="00C12759">
            <w:pPr>
              <w:tabs>
                <w:tab w:val="center" w:pos="2066"/>
              </w:tabs>
              <w:snapToGrid w:val="0"/>
              <w:spacing w:after="0" w:line="240" w:lineRule="auto"/>
            </w:pPr>
            <w:r>
              <w:t xml:space="preserve">CR22.268v14.1.0: </w:t>
            </w:r>
            <w:r>
              <w:rPr>
                <w:rFonts w:hint="eastAsia"/>
                <w:noProof/>
                <w:lang w:eastAsia="ko-KR"/>
              </w:rPr>
              <w:t xml:space="preserve">Skeleton of </w:t>
            </w:r>
            <w:r>
              <w:rPr>
                <w:noProof/>
                <w:lang w:eastAsia="ko-KR"/>
              </w:rPr>
              <w:t>new section for</w:t>
            </w:r>
            <w:r>
              <w:rPr>
                <w:rFonts w:hint="eastAsia"/>
                <w:noProof/>
                <w:lang w:eastAsia="ko-KR"/>
              </w:rPr>
              <w:t xml:space="preserve"> ePWS-UE</w:t>
            </w:r>
            <w:r>
              <w:rPr>
                <w:noProof/>
                <w:lang w:eastAsia="ko-KR"/>
              </w:rPr>
              <w:t xml:space="preserv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CFE0049"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75DBAB3"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WI code ePWS Rel-16 CR0050R- Cat B</w:t>
            </w:r>
          </w:p>
          <w:p w14:paraId="51D0381F" w14:textId="77777777" w:rsidR="00C12759" w:rsidRPr="00A75C05" w:rsidRDefault="00C12759" w:rsidP="00C12759">
            <w:pPr>
              <w:spacing w:after="0" w:line="240" w:lineRule="auto"/>
              <w:rPr>
                <w:rFonts w:eastAsia="Arial Unicode MS" w:cs="Arial"/>
                <w:szCs w:val="18"/>
                <w:lang w:eastAsia="ar-SA"/>
              </w:rPr>
            </w:pPr>
            <w:r w:rsidRPr="005A4D99">
              <w:rPr>
                <w:rFonts w:eastAsia="Times New Roman" w:cs="Arial"/>
                <w:szCs w:val="18"/>
                <w:highlight w:val="yellow"/>
                <w:lang w:val="en-US" w:eastAsia="ar-SA"/>
              </w:rPr>
              <w:t xml:space="preserve">Source to TSG is </w:t>
            </w:r>
            <w:r>
              <w:rPr>
                <w:rFonts w:eastAsia="Times New Roman" w:cs="Arial"/>
                <w:szCs w:val="18"/>
                <w:highlight w:val="yellow"/>
                <w:lang w:val="en-US" w:eastAsia="ar-SA"/>
              </w:rPr>
              <w:t>S</w:t>
            </w:r>
            <w:r w:rsidRPr="005A4D99">
              <w:rPr>
                <w:rFonts w:eastAsia="Times New Roman" w:cs="Arial"/>
                <w:szCs w:val="18"/>
                <w:highlight w:val="yellow"/>
                <w:lang w:val="en-US" w:eastAsia="ar-SA"/>
              </w:rPr>
              <w:t>1</w:t>
            </w:r>
          </w:p>
        </w:tc>
      </w:tr>
      <w:tr w:rsidR="00C12759" w:rsidRPr="00A75C05" w14:paraId="72E4F45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9A09505"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81B3B0" w14:textId="78130ACE" w:rsidR="00C12759" w:rsidRPr="00C12759" w:rsidRDefault="009A7C1C" w:rsidP="00C12759">
            <w:pPr>
              <w:snapToGrid w:val="0"/>
              <w:spacing w:after="0" w:line="240" w:lineRule="auto"/>
              <w:rPr>
                <w:noProof/>
                <w:lang w:eastAsia="ko-KR"/>
              </w:rPr>
            </w:pPr>
            <w:hyperlink r:id="rId130" w:history="1">
              <w:r w:rsidR="00C12759" w:rsidRPr="00C12759">
                <w:rPr>
                  <w:rStyle w:val="Hyperlink"/>
                  <w:rFonts w:cs="Arial"/>
                  <w:noProof/>
                  <w:lang w:eastAsia="ko-KR"/>
                </w:rPr>
                <w:t>S1-180065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AD73CBA"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BMWi,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E41AAF3" w14:textId="77777777" w:rsidR="00C12759" w:rsidRPr="00A75C05" w:rsidRDefault="00C12759" w:rsidP="00C12759">
            <w:pPr>
              <w:tabs>
                <w:tab w:val="center" w:pos="2066"/>
              </w:tabs>
              <w:snapToGrid w:val="0"/>
              <w:spacing w:after="0" w:line="240" w:lineRule="auto"/>
            </w:pPr>
            <w:r>
              <w:t xml:space="preserve">CR22.268v14.1.0: </w:t>
            </w:r>
            <w:r>
              <w:rPr>
                <w:noProof/>
                <w:lang w:eastAsia="ko-KR"/>
              </w:rPr>
              <w:t>Background of</w:t>
            </w:r>
            <w:r>
              <w:rPr>
                <w:rFonts w:hint="eastAsia"/>
                <w:noProof/>
                <w:lang w:eastAsia="ko-KR"/>
              </w:rPr>
              <w:t xml:space="preserve"> ePWS-UE</w:t>
            </w:r>
            <w:r>
              <w:rPr>
                <w:noProof/>
                <w:lang w:eastAsia="ko-KR"/>
              </w:rPr>
              <w:t xml:space="preserv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847FE07"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CE90C89"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WI code ePWS Rel-16 CR0051R- Cat B</w:t>
            </w:r>
          </w:p>
          <w:p w14:paraId="4392D43D" w14:textId="77777777" w:rsidR="00C12759" w:rsidRPr="00A75C05" w:rsidRDefault="00C12759" w:rsidP="00C12759">
            <w:pPr>
              <w:spacing w:after="0" w:line="240" w:lineRule="auto"/>
              <w:rPr>
                <w:rFonts w:eastAsia="Arial Unicode MS" w:cs="Arial"/>
                <w:szCs w:val="18"/>
                <w:lang w:eastAsia="ar-SA"/>
              </w:rPr>
            </w:pPr>
            <w:r w:rsidRPr="005A4D99">
              <w:rPr>
                <w:rFonts w:eastAsia="Times New Roman" w:cs="Arial"/>
                <w:szCs w:val="18"/>
                <w:highlight w:val="yellow"/>
                <w:lang w:val="en-US" w:eastAsia="ar-SA"/>
              </w:rPr>
              <w:t xml:space="preserve">Source to TSG is </w:t>
            </w:r>
            <w:r>
              <w:rPr>
                <w:rFonts w:eastAsia="Times New Roman" w:cs="Arial"/>
                <w:szCs w:val="18"/>
                <w:highlight w:val="yellow"/>
                <w:lang w:val="en-US" w:eastAsia="ar-SA"/>
              </w:rPr>
              <w:t>S</w:t>
            </w:r>
            <w:r w:rsidRPr="005A4D99">
              <w:rPr>
                <w:rFonts w:eastAsia="Times New Roman" w:cs="Arial"/>
                <w:szCs w:val="18"/>
                <w:highlight w:val="yellow"/>
                <w:lang w:val="en-US" w:eastAsia="ar-SA"/>
              </w:rPr>
              <w:t>1</w:t>
            </w:r>
          </w:p>
        </w:tc>
      </w:tr>
      <w:tr w:rsidR="00C12759" w:rsidRPr="00A75C05" w14:paraId="49B5A75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47F6335"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60DD6C6" w14:textId="2FD95862" w:rsidR="00C12759" w:rsidRPr="00C12759" w:rsidRDefault="009A7C1C" w:rsidP="00C12759">
            <w:pPr>
              <w:snapToGrid w:val="0"/>
              <w:spacing w:after="0" w:line="240" w:lineRule="auto"/>
              <w:rPr>
                <w:noProof/>
                <w:lang w:eastAsia="ko-KR"/>
              </w:rPr>
            </w:pPr>
            <w:hyperlink r:id="rId131" w:history="1">
              <w:r w:rsidR="00C12759" w:rsidRPr="00C12759">
                <w:rPr>
                  <w:rStyle w:val="Hyperlink"/>
                  <w:rFonts w:cs="Arial"/>
                  <w:noProof/>
                  <w:lang w:eastAsia="ko-KR"/>
                </w:rPr>
                <w:t>S1-180066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BF540B2"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BMWi,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ABFD38B" w14:textId="77777777" w:rsidR="00C12759" w:rsidRPr="00A75C05" w:rsidRDefault="00C12759" w:rsidP="00C12759">
            <w:pPr>
              <w:tabs>
                <w:tab w:val="center" w:pos="2066"/>
              </w:tabs>
              <w:snapToGrid w:val="0"/>
              <w:spacing w:after="0" w:line="240" w:lineRule="auto"/>
            </w:pPr>
            <w:r>
              <w:t>CR22.268v14.1.0: Requirements for 3GPP system supporting ePWS-UEs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C233E08"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F0F9E21"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 xml:space="preserve">WI code ePWS Rel-16 CR0052R- Cat B </w:t>
            </w:r>
          </w:p>
          <w:p w14:paraId="15326767" w14:textId="77777777" w:rsidR="00C12759" w:rsidRPr="00A75C05" w:rsidRDefault="00C12759" w:rsidP="00C12759">
            <w:pPr>
              <w:spacing w:after="0" w:line="240" w:lineRule="auto"/>
              <w:rPr>
                <w:rFonts w:eastAsia="Arial Unicode MS" w:cs="Arial"/>
                <w:szCs w:val="18"/>
                <w:lang w:eastAsia="ar-SA"/>
              </w:rPr>
            </w:pPr>
            <w:r w:rsidRPr="005A4D99">
              <w:rPr>
                <w:rFonts w:eastAsia="Times New Roman" w:cs="Arial"/>
                <w:szCs w:val="18"/>
                <w:highlight w:val="yellow"/>
                <w:lang w:val="en-US" w:eastAsia="ar-SA"/>
              </w:rPr>
              <w:t xml:space="preserve">Source to TSG is </w:t>
            </w:r>
            <w:r>
              <w:rPr>
                <w:rFonts w:eastAsia="Times New Roman" w:cs="Arial"/>
                <w:szCs w:val="18"/>
                <w:highlight w:val="yellow"/>
                <w:lang w:val="en-US" w:eastAsia="ar-SA"/>
              </w:rPr>
              <w:t>S</w:t>
            </w:r>
            <w:r w:rsidRPr="005A4D99">
              <w:rPr>
                <w:rFonts w:eastAsia="Times New Roman" w:cs="Arial"/>
                <w:szCs w:val="18"/>
                <w:highlight w:val="yellow"/>
                <w:lang w:val="en-US" w:eastAsia="ar-SA"/>
              </w:rPr>
              <w:t>1</w:t>
            </w:r>
          </w:p>
        </w:tc>
      </w:tr>
      <w:tr w:rsidR="00C12759" w:rsidRPr="00A75C05" w14:paraId="63F06CB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8E2AFE4"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B82A981" w14:textId="67DF7982" w:rsidR="00C12759" w:rsidRPr="00C12759" w:rsidRDefault="009A7C1C" w:rsidP="00C12759">
            <w:pPr>
              <w:snapToGrid w:val="0"/>
              <w:spacing w:after="0" w:line="240" w:lineRule="auto"/>
              <w:rPr>
                <w:noProof/>
                <w:lang w:eastAsia="ko-KR"/>
              </w:rPr>
            </w:pPr>
            <w:hyperlink r:id="rId132" w:history="1">
              <w:r w:rsidR="00C12759" w:rsidRPr="00C12759">
                <w:rPr>
                  <w:rStyle w:val="Hyperlink"/>
                  <w:rFonts w:cs="Arial"/>
                  <w:noProof/>
                  <w:lang w:eastAsia="ko-KR"/>
                </w:rPr>
                <w:t>S1-180067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EAD6E04"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E62531D" w14:textId="77777777" w:rsidR="00C12759" w:rsidRPr="00A75C05" w:rsidRDefault="00C12759" w:rsidP="00C12759">
            <w:pPr>
              <w:tabs>
                <w:tab w:val="center" w:pos="2066"/>
              </w:tabs>
              <w:snapToGrid w:val="0"/>
              <w:spacing w:after="0" w:line="240" w:lineRule="auto"/>
            </w:pPr>
            <w:r>
              <w:t xml:space="preserve">CR22.268v14.1.0: </w:t>
            </w:r>
            <w:r w:rsidRPr="00D21223">
              <w:rPr>
                <w:noProof/>
                <w:lang w:eastAsia="ko-KR"/>
              </w:rPr>
              <w:t>Requirements for ePWS-UE with different or no user interface or with different roles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D1B5A33"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D602821"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 xml:space="preserve">WI code ePWS Rel-16 CR0053R- Cat B </w:t>
            </w:r>
          </w:p>
          <w:p w14:paraId="3CF0260C" w14:textId="77777777" w:rsidR="00C12759" w:rsidRPr="00A75C05" w:rsidRDefault="00C12759" w:rsidP="00C12759">
            <w:pPr>
              <w:spacing w:after="0" w:line="240" w:lineRule="auto"/>
              <w:rPr>
                <w:rFonts w:eastAsia="Arial Unicode MS" w:cs="Arial"/>
                <w:szCs w:val="18"/>
                <w:lang w:eastAsia="ar-SA"/>
              </w:rPr>
            </w:pPr>
            <w:r w:rsidRPr="005A4D99">
              <w:rPr>
                <w:rFonts w:eastAsia="Times New Roman" w:cs="Arial"/>
                <w:szCs w:val="18"/>
                <w:highlight w:val="yellow"/>
                <w:lang w:val="en-US" w:eastAsia="ar-SA"/>
              </w:rPr>
              <w:t xml:space="preserve">Source to TSG is </w:t>
            </w:r>
            <w:r>
              <w:rPr>
                <w:rFonts w:eastAsia="Times New Roman" w:cs="Arial"/>
                <w:szCs w:val="18"/>
                <w:highlight w:val="yellow"/>
                <w:lang w:val="en-US" w:eastAsia="ar-SA"/>
              </w:rPr>
              <w:t>S</w:t>
            </w:r>
            <w:r w:rsidRPr="005A4D99">
              <w:rPr>
                <w:rFonts w:eastAsia="Times New Roman" w:cs="Arial"/>
                <w:szCs w:val="18"/>
                <w:highlight w:val="yellow"/>
                <w:lang w:val="en-US" w:eastAsia="ar-SA"/>
              </w:rPr>
              <w:t>1</w:t>
            </w:r>
          </w:p>
        </w:tc>
      </w:tr>
      <w:tr w:rsidR="00C12759" w:rsidRPr="00A75C05" w14:paraId="38C01CB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9872722"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0F512D9" w14:textId="75B3DE8A" w:rsidR="00C12759" w:rsidRPr="00C12759" w:rsidRDefault="009A7C1C" w:rsidP="00C12759">
            <w:pPr>
              <w:snapToGrid w:val="0"/>
              <w:spacing w:after="0" w:line="240" w:lineRule="auto"/>
              <w:rPr>
                <w:noProof/>
                <w:lang w:eastAsia="ko-KR"/>
              </w:rPr>
            </w:pPr>
            <w:hyperlink r:id="rId133" w:history="1">
              <w:r w:rsidR="00C12759" w:rsidRPr="00C12759">
                <w:rPr>
                  <w:rStyle w:val="Hyperlink"/>
                  <w:rFonts w:cs="Arial"/>
                  <w:noProof/>
                  <w:lang w:eastAsia="ko-KR"/>
                </w:rPr>
                <w:t>S1-180068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4E10453"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76F906F" w14:textId="77777777" w:rsidR="00C12759" w:rsidRPr="00A75C05" w:rsidRDefault="00C12759" w:rsidP="00C12759">
            <w:pPr>
              <w:tabs>
                <w:tab w:val="center" w:pos="2066"/>
              </w:tabs>
              <w:snapToGrid w:val="0"/>
              <w:spacing w:after="0" w:line="240" w:lineRule="auto"/>
            </w:pPr>
            <w:r>
              <w:t xml:space="preserve">CR22.268v14.1.0: </w:t>
            </w:r>
            <w:r w:rsidRPr="00DE15B6">
              <w:rPr>
                <w:noProof/>
                <w:lang w:eastAsia="ko-KR"/>
              </w:rPr>
              <w:t>Requirements for the improvement of understanding the PWS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E04D994"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B1BC1C8" w14:textId="77777777" w:rsidR="00C12759" w:rsidRDefault="00C12759" w:rsidP="00C12759">
            <w:pPr>
              <w:spacing w:after="0" w:line="240" w:lineRule="auto"/>
              <w:rPr>
                <w:rFonts w:eastAsia="Times New Roman" w:cs="Arial"/>
                <w:szCs w:val="18"/>
                <w:lang w:val="en-US" w:eastAsia="ar-SA"/>
              </w:rPr>
            </w:pPr>
            <w:r>
              <w:rPr>
                <w:rFonts w:eastAsia="Times New Roman" w:cs="Arial"/>
                <w:szCs w:val="18"/>
                <w:lang w:val="en-US" w:eastAsia="ar-SA"/>
              </w:rPr>
              <w:t xml:space="preserve">WI code ePWS Rel-16 CR0054R- Cat B </w:t>
            </w:r>
          </w:p>
          <w:p w14:paraId="32E5E648" w14:textId="77777777" w:rsidR="00C12759" w:rsidRPr="00A75C05" w:rsidRDefault="00C12759" w:rsidP="00C12759">
            <w:pPr>
              <w:spacing w:after="0" w:line="240" w:lineRule="auto"/>
              <w:rPr>
                <w:rFonts w:eastAsia="Arial Unicode MS" w:cs="Arial"/>
                <w:szCs w:val="18"/>
                <w:lang w:eastAsia="ar-SA"/>
              </w:rPr>
            </w:pPr>
            <w:r w:rsidRPr="005A4D99">
              <w:rPr>
                <w:rFonts w:eastAsia="Times New Roman" w:cs="Arial"/>
                <w:szCs w:val="18"/>
                <w:highlight w:val="yellow"/>
                <w:lang w:val="en-US" w:eastAsia="ar-SA"/>
              </w:rPr>
              <w:t xml:space="preserve">Source to TSG is </w:t>
            </w:r>
            <w:r>
              <w:rPr>
                <w:rFonts w:eastAsia="Times New Roman" w:cs="Arial"/>
                <w:szCs w:val="18"/>
                <w:highlight w:val="yellow"/>
                <w:lang w:val="en-US" w:eastAsia="ar-SA"/>
              </w:rPr>
              <w:t>S</w:t>
            </w:r>
            <w:r w:rsidRPr="005A4D99">
              <w:rPr>
                <w:rFonts w:eastAsia="Times New Roman" w:cs="Arial"/>
                <w:szCs w:val="18"/>
                <w:highlight w:val="yellow"/>
                <w:lang w:val="en-US" w:eastAsia="ar-SA"/>
              </w:rPr>
              <w:t>1</w:t>
            </w:r>
          </w:p>
        </w:tc>
      </w:tr>
      <w:tr w:rsidR="00C12759" w:rsidRPr="00A75C05" w14:paraId="04B44F1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D1A7A0A"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3BC89824" w14:textId="107BF266" w:rsidR="00C12759" w:rsidRPr="00C12759" w:rsidRDefault="009A7C1C" w:rsidP="00C12759">
            <w:pPr>
              <w:snapToGrid w:val="0"/>
              <w:spacing w:after="0" w:line="240" w:lineRule="auto"/>
              <w:rPr>
                <w:noProof/>
                <w:lang w:eastAsia="ko-KR"/>
              </w:rPr>
            </w:pPr>
            <w:hyperlink r:id="rId134" w:history="1">
              <w:r w:rsidR="00C12759" w:rsidRPr="00C12759">
                <w:rPr>
                  <w:rStyle w:val="Hyperlink"/>
                  <w:rFonts w:cs="Arial"/>
                  <w:noProof/>
                  <w:lang w:eastAsia="ko-KR"/>
                </w:rPr>
                <w:t>S1-180069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198173FF" w14:textId="77777777" w:rsidR="00C12759" w:rsidRPr="00C12759" w:rsidRDefault="00C12759" w:rsidP="00C12759">
            <w:pPr>
              <w:snapToGrid w:val="0"/>
              <w:spacing w:after="0" w:line="240" w:lineRule="auto"/>
            </w:pPr>
            <w:r w:rsidRPr="00C12759">
              <w:rPr>
                <w:rFonts w:hint="eastAsia"/>
                <w:noProof/>
                <w:lang w:eastAsia="ko-KR"/>
              </w:rPr>
              <w:t>SyncTechno Inc.</w:t>
            </w:r>
            <w:r w:rsidRPr="00C12759">
              <w:rPr>
                <w:noProof/>
                <w:lang w:eastAsia="ko-KR"/>
              </w:rPr>
              <w:t>, The Police of the Netherlands,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164BCC17" w14:textId="77777777" w:rsidR="00C12759" w:rsidRPr="00C12759" w:rsidRDefault="00C12759" w:rsidP="00C12759">
            <w:pPr>
              <w:tabs>
                <w:tab w:val="center" w:pos="2066"/>
              </w:tabs>
              <w:snapToGrid w:val="0"/>
              <w:spacing w:after="0" w:line="240" w:lineRule="auto"/>
            </w:pPr>
            <w:r w:rsidRPr="00C12759">
              <w:t xml:space="preserve">CR22.268v14.1.0: </w:t>
            </w:r>
            <w:r w:rsidRPr="00C12759">
              <w:rPr>
                <w:noProof/>
                <w:lang w:eastAsia="ko-KR"/>
              </w:rPr>
              <w:t>Addition of NOTE in legacy requirements for the improvement of understanding the PWS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4E148A6" w14:textId="61339512"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Revised to S1-180087</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01ACEE49" w14:textId="77777777" w:rsidR="00C12759" w:rsidRPr="00C12759" w:rsidRDefault="00C12759" w:rsidP="00C12759">
            <w:pPr>
              <w:spacing w:after="0" w:line="240" w:lineRule="auto"/>
              <w:rPr>
                <w:rFonts w:eastAsia="Times New Roman" w:cs="Arial"/>
                <w:szCs w:val="18"/>
                <w:lang w:val="en-US" w:eastAsia="ar-SA"/>
              </w:rPr>
            </w:pPr>
            <w:r w:rsidRPr="00C12759">
              <w:rPr>
                <w:rFonts w:eastAsia="Times New Roman" w:cs="Arial"/>
                <w:szCs w:val="18"/>
                <w:lang w:val="en-US" w:eastAsia="ar-SA"/>
              </w:rPr>
              <w:t xml:space="preserve">WI code ePWS Rel-16 CR0055R- Cat B </w:t>
            </w:r>
          </w:p>
          <w:p w14:paraId="623E223C" w14:textId="77777777" w:rsidR="00C12759" w:rsidRPr="00C12759" w:rsidRDefault="00C12759" w:rsidP="00C12759">
            <w:pPr>
              <w:spacing w:after="0" w:line="240" w:lineRule="auto"/>
              <w:rPr>
                <w:rFonts w:eastAsia="Arial Unicode MS" w:cs="Arial"/>
                <w:szCs w:val="18"/>
                <w:lang w:eastAsia="ar-SA"/>
              </w:rPr>
            </w:pPr>
            <w:r w:rsidRPr="00C12759">
              <w:rPr>
                <w:rFonts w:eastAsia="Times New Roman" w:cs="Arial"/>
                <w:szCs w:val="18"/>
                <w:highlight w:val="yellow"/>
                <w:lang w:val="en-US" w:eastAsia="ar-SA"/>
              </w:rPr>
              <w:t>Source to TSG is S1</w:t>
            </w:r>
          </w:p>
        </w:tc>
      </w:tr>
      <w:tr w:rsidR="00C12759" w:rsidRPr="00A75C05" w14:paraId="1C8C63C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528C5E4" w14:textId="292A32CB"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83C9AE9" w14:textId="24C549E6" w:rsidR="00C12759" w:rsidRPr="00C12759" w:rsidRDefault="009A7C1C" w:rsidP="00C12759">
            <w:pPr>
              <w:snapToGrid w:val="0"/>
              <w:spacing w:after="0" w:line="240" w:lineRule="auto"/>
              <w:rPr>
                <w:noProof/>
                <w:lang w:eastAsia="ko-KR"/>
              </w:rPr>
            </w:pPr>
            <w:hyperlink r:id="rId135" w:history="1">
              <w:r w:rsidR="00C12759" w:rsidRPr="00C12759">
                <w:rPr>
                  <w:rStyle w:val="Hyperlink"/>
                  <w:rFonts w:cs="Arial"/>
                  <w:noProof/>
                  <w:lang w:eastAsia="ko-KR"/>
                </w:rPr>
                <w:t>S1-180087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80FC9BD" w14:textId="27E1820D" w:rsidR="00C12759" w:rsidRPr="00C12759" w:rsidRDefault="00C12759" w:rsidP="00C12759">
            <w:pPr>
              <w:snapToGrid w:val="0"/>
              <w:spacing w:after="0" w:line="240" w:lineRule="auto"/>
              <w:rPr>
                <w:noProof/>
                <w:lang w:eastAsia="ko-KR"/>
              </w:rPr>
            </w:pPr>
            <w:r w:rsidRPr="00C12759">
              <w:rPr>
                <w:noProof/>
                <w:lang w:eastAsia="ko-KR"/>
              </w:rPr>
              <w:t>SyncTechno Inc., The Police of the Netherlands,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0BB437C" w14:textId="114702D2" w:rsidR="00C12759" w:rsidRPr="00C12759" w:rsidRDefault="00C12759" w:rsidP="00C12759">
            <w:pPr>
              <w:tabs>
                <w:tab w:val="center" w:pos="2066"/>
              </w:tabs>
              <w:snapToGrid w:val="0"/>
              <w:spacing w:after="0" w:line="240" w:lineRule="auto"/>
            </w:pPr>
            <w:r w:rsidRPr="00C12759">
              <w:t>CR22.268v14.1.0: Addition of NOTE in legacy requirements for the improvement of understanding the PWS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B18AE22" w14:textId="77777777" w:rsidR="00C12759" w:rsidRPr="00C12759" w:rsidRDefault="00C12759" w:rsidP="00C12759">
            <w:pPr>
              <w:snapToGrid w:val="0"/>
              <w:spacing w:after="0" w:line="240" w:lineRule="auto"/>
              <w:rPr>
                <w:rFonts w:eastAsia="Times New Roman" w:cs="Arial"/>
                <w:szCs w:val="18"/>
                <w:highlight w:val="red"/>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9ECC18A" w14:textId="77777777" w:rsidR="00C12759" w:rsidRPr="00C12759" w:rsidRDefault="00C12759" w:rsidP="00C12759">
            <w:pPr>
              <w:spacing w:after="0" w:line="240" w:lineRule="auto"/>
              <w:rPr>
                <w:rFonts w:eastAsia="Times New Roman" w:cs="Arial"/>
                <w:i/>
                <w:szCs w:val="18"/>
                <w:lang w:val="en-US" w:eastAsia="ar-SA"/>
              </w:rPr>
            </w:pPr>
            <w:r w:rsidRPr="00C12759">
              <w:rPr>
                <w:rFonts w:eastAsia="Times New Roman" w:cs="Arial"/>
                <w:i/>
                <w:szCs w:val="18"/>
                <w:lang w:val="en-US" w:eastAsia="ar-SA"/>
              </w:rPr>
              <w:t xml:space="preserve">WI code ePWS Rel-16 CR0055R- Cat B </w:t>
            </w:r>
          </w:p>
          <w:p w14:paraId="2C3EA983" w14:textId="2AC994DD" w:rsidR="00C12759" w:rsidRDefault="00C12759" w:rsidP="00C12759">
            <w:pPr>
              <w:spacing w:after="0" w:line="240" w:lineRule="auto"/>
              <w:rPr>
                <w:rFonts w:eastAsia="Times New Roman" w:cs="Arial"/>
                <w:szCs w:val="18"/>
                <w:lang w:val="en-US" w:eastAsia="ar-SA"/>
              </w:rPr>
            </w:pPr>
            <w:r w:rsidRPr="00C12759">
              <w:rPr>
                <w:rFonts w:eastAsia="Times New Roman" w:cs="Arial"/>
                <w:i/>
                <w:szCs w:val="18"/>
                <w:highlight w:val="yellow"/>
                <w:lang w:val="en-US" w:eastAsia="ar-SA"/>
              </w:rPr>
              <w:t>Source to TSG is S1</w:t>
            </w:r>
          </w:p>
          <w:p w14:paraId="0CDD3023" w14:textId="52EB6997" w:rsidR="00C12759" w:rsidRPr="00C12759" w:rsidRDefault="00C12759" w:rsidP="00C12759">
            <w:pPr>
              <w:spacing w:after="0" w:line="240" w:lineRule="auto"/>
              <w:rPr>
                <w:rFonts w:eastAsia="Times New Roman" w:cs="Arial"/>
                <w:szCs w:val="18"/>
                <w:lang w:val="en-US" w:eastAsia="ar-SA"/>
              </w:rPr>
            </w:pPr>
            <w:r w:rsidRPr="00C12759">
              <w:rPr>
                <w:rFonts w:eastAsia="Times New Roman" w:cs="Arial"/>
                <w:szCs w:val="18"/>
                <w:lang w:val="en-US" w:eastAsia="ar-SA"/>
              </w:rPr>
              <w:t>Revision of S1-180069.</w:t>
            </w:r>
          </w:p>
        </w:tc>
      </w:tr>
      <w:tr w:rsidR="00C12759" w:rsidRPr="00A75C05" w14:paraId="18C0E88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653A9E0"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2A8D409" w14:textId="0BDB4D22" w:rsidR="00C12759" w:rsidRPr="00C12759" w:rsidRDefault="009A7C1C" w:rsidP="00C12759">
            <w:pPr>
              <w:snapToGrid w:val="0"/>
              <w:spacing w:after="0" w:line="240" w:lineRule="auto"/>
              <w:rPr>
                <w:noProof/>
                <w:lang w:eastAsia="ko-KR"/>
              </w:rPr>
            </w:pPr>
            <w:hyperlink r:id="rId136" w:history="1">
              <w:r w:rsidR="00C12759" w:rsidRPr="00C12759">
                <w:rPr>
                  <w:rStyle w:val="Hyperlink"/>
                  <w:rFonts w:cs="Arial"/>
                  <w:noProof/>
                  <w:lang w:eastAsia="ko-KR"/>
                </w:rPr>
                <w:t>S1-180070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1DB3910" w14:textId="77777777" w:rsidR="00C12759" w:rsidRPr="00A75C05" w:rsidRDefault="00C12759" w:rsidP="00C12759">
            <w:pPr>
              <w:snapToGrid w:val="0"/>
              <w:spacing w:after="0" w:line="240" w:lineRule="auto"/>
            </w:pPr>
            <w:r w:rsidRPr="00FE7C69">
              <w:rPr>
                <w:rFonts w:hint="eastAsia"/>
                <w:noProof/>
                <w:lang w:eastAsia="ko-KR"/>
              </w:rPr>
              <w:t>SyncTechno Inc.</w:t>
            </w:r>
            <w:r>
              <w:rPr>
                <w:noProof/>
                <w:lang w:eastAsia="ko-KR"/>
              </w:rPr>
              <w:t>, The Police of the Netherlands, KT, LG Uplus,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228BB7B" w14:textId="77777777" w:rsidR="00C12759" w:rsidRPr="00A75C05" w:rsidRDefault="00C12759" w:rsidP="00C12759">
            <w:pPr>
              <w:tabs>
                <w:tab w:val="center" w:pos="2066"/>
              </w:tabs>
              <w:snapToGrid w:val="0"/>
              <w:spacing w:after="0" w:line="240" w:lineRule="auto"/>
            </w:pPr>
            <w:r>
              <w:t xml:space="preserve">CR22.268v14.1.0: </w:t>
            </w:r>
            <w:r>
              <w:rPr>
                <w:rFonts w:hint="eastAsia"/>
                <w:noProof/>
                <w:lang w:eastAsia="ko-KR"/>
              </w:rPr>
              <w:t xml:space="preserve">Addition of NOTE for a relay ePWS-UE in terms of </w:t>
            </w:r>
            <w:r>
              <w:rPr>
                <w:noProof/>
                <w:lang w:eastAsia="ko-KR"/>
              </w:rPr>
              <w:t>forwarding a PWS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AD3F04"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4576B6C" w14:textId="77777777" w:rsidR="00C12759" w:rsidRPr="00A75C05" w:rsidRDefault="00C12759" w:rsidP="00C12759">
            <w:pPr>
              <w:spacing w:after="0" w:line="240" w:lineRule="auto"/>
              <w:rPr>
                <w:rFonts w:eastAsia="Arial Unicode MS" w:cs="Arial"/>
                <w:szCs w:val="18"/>
                <w:lang w:eastAsia="ar-SA"/>
              </w:rPr>
            </w:pPr>
            <w:r>
              <w:rPr>
                <w:rFonts w:eastAsia="Times New Roman" w:cs="Arial"/>
                <w:szCs w:val="18"/>
                <w:lang w:val="en-US" w:eastAsia="ar-SA"/>
              </w:rPr>
              <w:t>WI code ePWS Rel-16 CR0056R- Cat B</w:t>
            </w:r>
          </w:p>
        </w:tc>
      </w:tr>
      <w:tr w:rsidR="00C12759" w:rsidRPr="00A75C05" w14:paraId="403F218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808080"/>
          </w:tcPr>
          <w:p w14:paraId="3BA531CC"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TS</w:t>
            </w:r>
          </w:p>
        </w:tc>
        <w:tc>
          <w:tcPr>
            <w:tcW w:w="1918" w:type="dxa"/>
            <w:tcBorders>
              <w:top w:val="single" w:sz="4" w:space="0" w:color="auto"/>
              <w:left w:val="single" w:sz="4" w:space="0" w:color="auto"/>
              <w:bottom w:val="single" w:sz="4" w:space="0" w:color="auto"/>
              <w:right w:val="single" w:sz="4" w:space="0" w:color="auto"/>
            </w:tcBorders>
            <w:shd w:val="clear" w:color="auto" w:fill="808080"/>
          </w:tcPr>
          <w:p w14:paraId="4B744623" w14:textId="01AC4285" w:rsidR="00C12759" w:rsidRPr="00C12759" w:rsidRDefault="009A7C1C" w:rsidP="00C12759">
            <w:pPr>
              <w:snapToGrid w:val="0"/>
              <w:spacing w:after="0" w:line="240" w:lineRule="auto"/>
              <w:rPr>
                <w:noProof/>
                <w:lang w:eastAsia="ko-KR"/>
              </w:rPr>
            </w:pPr>
            <w:hyperlink r:id="rId137" w:history="1">
              <w:r w:rsidR="00C12759" w:rsidRPr="00C12759">
                <w:rPr>
                  <w:noProof/>
                  <w:lang w:eastAsia="ko-KR"/>
                </w:rPr>
                <w:t>S1-180083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808080"/>
          </w:tcPr>
          <w:p w14:paraId="46B37D30" w14:textId="77777777" w:rsidR="00C12759" w:rsidRPr="00C12759" w:rsidRDefault="00C12759" w:rsidP="00C12759">
            <w:pPr>
              <w:snapToGrid w:val="0"/>
              <w:spacing w:after="0" w:line="240" w:lineRule="auto"/>
            </w:pPr>
            <w:r w:rsidRPr="00C12759">
              <w:t>SynchTechno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808080"/>
          </w:tcPr>
          <w:p w14:paraId="6ED6776C" w14:textId="77777777" w:rsidR="00C12759" w:rsidRPr="00C12759" w:rsidRDefault="00C12759" w:rsidP="00C12759">
            <w:pPr>
              <w:tabs>
                <w:tab w:val="center" w:pos="2066"/>
              </w:tabs>
              <w:snapToGrid w:val="0"/>
              <w:spacing w:after="0" w:line="240" w:lineRule="auto"/>
            </w:pPr>
            <w:r w:rsidRPr="00C12759">
              <w:t>Presentation of Spec 22.268 Version 16.0.0 to TSG for approval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808080"/>
          </w:tcPr>
          <w:p w14:paraId="34B05409" w14:textId="558E46AE"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Withdrawn</w:t>
            </w:r>
          </w:p>
        </w:tc>
        <w:tc>
          <w:tcPr>
            <w:tcW w:w="3079" w:type="dxa"/>
            <w:gridSpan w:val="4"/>
            <w:tcBorders>
              <w:top w:val="single" w:sz="4" w:space="0" w:color="auto"/>
              <w:left w:val="single" w:sz="4" w:space="0" w:color="auto"/>
              <w:bottom w:val="single" w:sz="4" w:space="0" w:color="auto"/>
              <w:right w:val="single" w:sz="4" w:space="0" w:color="auto"/>
            </w:tcBorders>
            <w:shd w:val="clear" w:color="auto" w:fill="808080"/>
          </w:tcPr>
          <w:p w14:paraId="6B94A307" w14:textId="77777777" w:rsidR="00C12759" w:rsidRPr="00C12759" w:rsidRDefault="00C12759" w:rsidP="00C12759">
            <w:pPr>
              <w:spacing w:after="0" w:line="240" w:lineRule="auto"/>
              <w:rPr>
                <w:rFonts w:eastAsia="Arial Unicode MS" w:cs="Arial"/>
                <w:szCs w:val="18"/>
                <w:lang w:eastAsia="ar-SA"/>
              </w:rPr>
            </w:pPr>
          </w:p>
        </w:tc>
      </w:tr>
      <w:tr w:rsidR="00C12759" w:rsidRPr="00B81C05" w14:paraId="6758788B" w14:textId="77777777" w:rsidTr="00566480">
        <w:trPr>
          <w:trHeight w:val="141"/>
        </w:trPr>
        <w:tc>
          <w:tcPr>
            <w:tcW w:w="14499" w:type="dxa"/>
            <w:gridSpan w:val="13"/>
            <w:tcBorders>
              <w:top w:val="nil"/>
              <w:bottom w:val="single" w:sz="4" w:space="0" w:color="auto"/>
            </w:tcBorders>
            <w:shd w:val="clear" w:color="auto" w:fill="F2F2F2"/>
          </w:tcPr>
          <w:p w14:paraId="50F5234F" w14:textId="77777777" w:rsidR="00C12759" w:rsidRPr="00B81C05" w:rsidRDefault="00C12759" w:rsidP="00C12759">
            <w:pPr>
              <w:pStyle w:val="Heading3"/>
            </w:pPr>
            <w:r>
              <w:t>ePWS+MPS drafting session information</w:t>
            </w:r>
          </w:p>
        </w:tc>
      </w:tr>
      <w:tr w:rsidR="00C12759" w:rsidRPr="00A75C05" w14:paraId="0D56E77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56D73"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9149F67" w14:textId="33332F3B" w:rsidR="00C12759" w:rsidRPr="00F17BE7" w:rsidRDefault="009A7C1C" w:rsidP="00C12759">
            <w:pPr>
              <w:snapToGrid w:val="0"/>
              <w:spacing w:after="0" w:line="240" w:lineRule="auto"/>
              <w:rPr>
                <w:rStyle w:val="Hyperlink"/>
                <w:rFonts w:eastAsia="Times New Roman" w:cs="Arial"/>
                <w:color w:val="auto"/>
                <w:szCs w:val="18"/>
                <w:lang w:eastAsia="ar-SA"/>
              </w:rPr>
            </w:pPr>
            <w:hyperlink r:id="rId138" w:history="1">
              <w:r w:rsidR="00C12759" w:rsidRPr="00F17BE7">
                <w:rPr>
                  <w:rStyle w:val="Hyperlink"/>
                  <w:rFonts w:eastAsia="Times New Roman" w:cs="Arial"/>
                  <w:szCs w:val="18"/>
                  <w:lang w:eastAsia="ar-SA"/>
                </w:rPr>
                <w:t>S1-18</w:t>
              </w:r>
              <w:r w:rsidR="00F17BE7" w:rsidRPr="00F17BE7">
                <w:rPr>
                  <w:rStyle w:val="Hyperlink"/>
                  <w:rFonts w:eastAsia="Times New Roman" w:cs="Arial"/>
                  <w:szCs w:val="18"/>
                  <w:lang w:eastAsia="ar-SA"/>
                </w:rPr>
                <w:t>0235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7342F53"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8085534" w14:textId="77777777" w:rsidR="00C12759" w:rsidRPr="000C7946"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ePWS</w:t>
            </w:r>
            <w:r w:rsidRPr="000C7946">
              <w:rPr>
                <w:rFonts w:eastAsia="Times New Roman" w:cs="Arial"/>
                <w:szCs w:val="18"/>
                <w:lang w:eastAsia="ar-SA"/>
              </w:rPr>
              <w:t xml:space="preserve"> and </w:t>
            </w:r>
            <w:r>
              <w:rPr>
                <w:rFonts w:eastAsia="Times New Roman" w:cs="Arial"/>
                <w:szCs w:val="18"/>
                <w:lang w:eastAsia="ar-SA"/>
              </w:rPr>
              <w:t>MPS</w:t>
            </w:r>
            <w:r w:rsidRPr="000C7946">
              <w:rPr>
                <w:rFonts w:eastAsia="Times New Roman" w:cs="Arial"/>
                <w:szCs w:val="18"/>
                <w:lang w:eastAsia="ar-SA"/>
              </w:rPr>
              <w:t xml:space="preserve"> 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2B95B66"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BF411AC" w14:textId="77777777" w:rsidR="00C12759" w:rsidRPr="000C7946" w:rsidRDefault="00C12759" w:rsidP="00C12759">
            <w:pPr>
              <w:snapToGrid w:val="0"/>
              <w:spacing w:after="0" w:line="240" w:lineRule="auto"/>
              <w:rPr>
                <w:rFonts w:eastAsia="Arial Unicode MS" w:cs="Arial"/>
                <w:szCs w:val="18"/>
                <w:lang w:eastAsia="ar-SA"/>
              </w:rPr>
            </w:pPr>
          </w:p>
        </w:tc>
      </w:tr>
      <w:tr w:rsidR="00C12759" w:rsidRPr="00A75C05" w14:paraId="044A606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9FAEDB0"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A7D65E3" w14:textId="298DB607" w:rsidR="00C12759" w:rsidRPr="00F17BE7" w:rsidRDefault="009A7C1C" w:rsidP="00C12759">
            <w:pPr>
              <w:snapToGrid w:val="0"/>
              <w:spacing w:after="0" w:line="240" w:lineRule="auto"/>
              <w:rPr>
                <w:rStyle w:val="Hyperlink"/>
                <w:rFonts w:eastAsia="Times New Roman" w:cs="Arial"/>
                <w:color w:val="auto"/>
                <w:szCs w:val="18"/>
                <w:lang w:eastAsia="ar-SA"/>
              </w:rPr>
            </w:pPr>
            <w:hyperlink r:id="rId139" w:history="1">
              <w:r w:rsidR="00C12759" w:rsidRPr="00F17BE7">
                <w:rPr>
                  <w:rStyle w:val="Hyperlink"/>
                  <w:rFonts w:eastAsia="Times New Roman" w:cs="Arial"/>
                  <w:szCs w:val="18"/>
                  <w:lang w:eastAsia="ar-SA"/>
                </w:rPr>
                <w:t>S1-18</w:t>
              </w:r>
              <w:r w:rsidR="00F17BE7" w:rsidRPr="00F17BE7">
                <w:rPr>
                  <w:rStyle w:val="Hyperlink"/>
                  <w:rFonts w:eastAsia="Times New Roman" w:cs="Arial"/>
                  <w:szCs w:val="18"/>
                  <w:lang w:eastAsia="ar-SA"/>
                </w:rPr>
                <w:t>0236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7BA6CFE"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F3F03E" w14:textId="77777777" w:rsidR="00C12759" w:rsidRPr="000C7946"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ePWS</w:t>
            </w:r>
            <w:r w:rsidRPr="000C7946">
              <w:rPr>
                <w:rFonts w:eastAsia="Times New Roman" w:cs="Arial"/>
                <w:szCs w:val="18"/>
                <w:lang w:eastAsia="ar-SA"/>
              </w:rPr>
              <w:t xml:space="preserve"> and </w:t>
            </w:r>
            <w:r>
              <w:rPr>
                <w:rFonts w:eastAsia="Times New Roman" w:cs="Arial"/>
                <w:szCs w:val="18"/>
                <w:lang w:eastAsia="ar-SA"/>
              </w:rPr>
              <w:t>MPS</w:t>
            </w:r>
            <w:r w:rsidRPr="000C7946">
              <w:rPr>
                <w:rFonts w:eastAsia="Times New Roman" w:cs="Arial"/>
                <w:szCs w:val="18"/>
                <w:lang w:eastAsia="ar-SA"/>
              </w:rPr>
              <w:t xml:space="preserve"> 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A543531"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B897B42" w14:textId="77777777" w:rsidR="00C12759" w:rsidRPr="000C7946" w:rsidRDefault="00C12759" w:rsidP="00C12759">
            <w:pPr>
              <w:snapToGrid w:val="0"/>
              <w:spacing w:after="0" w:line="240" w:lineRule="auto"/>
              <w:rPr>
                <w:rFonts w:eastAsia="Arial Unicode MS" w:cs="Arial"/>
                <w:szCs w:val="18"/>
                <w:lang w:eastAsia="ar-SA"/>
              </w:rPr>
            </w:pPr>
          </w:p>
        </w:tc>
      </w:tr>
      <w:tr w:rsidR="004D36FE" w:rsidRPr="00B04844" w14:paraId="3DE3FDA6"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6F557E87" w14:textId="77777777" w:rsidR="004D36FE" w:rsidRDefault="004D36FE" w:rsidP="004D36FE">
            <w:pPr>
              <w:pStyle w:val="Heading2"/>
            </w:pPr>
            <w:r>
              <w:t xml:space="preserve">5GVSC: </w:t>
            </w:r>
            <w:r>
              <w:rPr>
                <w:lang w:val="en-US"/>
              </w:rPr>
              <w:t>5G Voice Service Continuity</w:t>
            </w:r>
            <w:r>
              <w:t xml:space="preserve"> [</w:t>
            </w:r>
            <w:r w:rsidRPr="00012C8A">
              <w:rPr>
                <w:bCs/>
                <w:iCs/>
              </w:rPr>
              <w:t>SP-17</w:t>
            </w:r>
            <w:r>
              <w:rPr>
                <w:bCs/>
                <w:iCs/>
              </w:rPr>
              <w:t>1077</w:t>
            </w:r>
            <w:r>
              <w:t>]</w:t>
            </w:r>
          </w:p>
        </w:tc>
      </w:tr>
      <w:tr w:rsidR="004D36FE" w:rsidRPr="00B04844" w14:paraId="422E801F" w14:textId="77777777" w:rsidTr="00566480">
        <w:trPr>
          <w:trHeight w:val="141"/>
        </w:trPr>
        <w:tc>
          <w:tcPr>
            <w:tcW w:w="14499" w:type="dxa"/>
            <w:gridSpan w:val="13"/>
            <w:tcBorders>
              <w:bottom w:val="single" w:sz="4" w:space="0" w:color="auto"/>
            </w:tcBorders>
            <w:shd w:val="clear" w:color="auto" w:fill="auto"/>
          </w:tcPr>
          <w:p w14:paraId="6E86A5D7"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950F75"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436AB">
              <w:rPr>
                <w:rFonts w:eastAsia="Arial Unicode MS" w:cs="Arial"/>
                <w:szCs w:val="18"/>
                <w:lang w:val="fr-FR" w:eastAsia="ar-SA"/>
              </w:rPr>
              <w:t>SA#79 (03/2018)</w:t>
            </w:r>
          </w:p>
          <w:p w14:paraId="777EDA23"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8835A5D" w14:textId="77777777" w:rsidR="004D36FE" w:rsidRPr="004070E3" w:rsidRDefault="004D36FE" w:rsidP="004D36FE">
            <w:pPr>
              <w:suppressAutoHyphens/>
              <w:spacing w:after="0" w:line="240" w:lineRule="auto"/>
              <w:rPr>
                <w:rFonts w:eastAsia="Arial Unicode MS" w:cs="Arial"/>
                <w:i/>
                <w:szCs w:val="18"/>
                <w:lang w:eastAsia="ar-SA"/>
              </w:rPr>
            </w:pPr>
          </w:p>
        </w:tc>
      </w:tr>
      <w:tr w:rsidR="00C12759" w:rsidRPr="00A75C05" w14:paraId="1FEC9B3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A1784A8"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48CDD7" w14:textId="5789F0ED" w:rsidR="00C12759" w:rsidRPr="00C12759" w:rsidRDefault="009A7C1C" w:rsidP="00C12759">
            <w:pPr>
              <w:snapToGrid w:val="0"/>
              <w:spacing w:after="0" w:line="240" w:lineRule="auto"/>
              <w:rPr>
                <w:noProof/>
                <w:lang w:eastAsia="zh-CN"/>
              </w:rPr>
            </w:pPr>
            <w:hyperlink r:id="rId140" w:history="1">
              <w:r w:rsidR="00C12759" w:rsidRPr="00C12759">
                <w:rPr>
                  <w:rStyle w:val="Hyperlink"/>
                  <w:rFonts w:cs="Arial"/>
                  <w:noProof/>
                  <w:lang w:eastAsia="zh-CN"/>
                </w:rPr>
                <w:t>S1-180113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B0D7C68" w14:textId="77777777" w:rsidR="00C12759" w:rsidRPr="00C12759" w:rsidRDefault="00C12759" w:rsidP="00C12759">
            <w:pPr>
              <w:snapToGrid w:val="0"/>
              <w:spacing w:after="0" w:line="240" w:lineRule="auto"/>
            </w:pPr>
            <w:r w:rsidRPr="00C12759">
              <w:rPr>
                <w:noProof/>
                <w:lang w:eastAsia="zh-CN"/>
              </w:rPr>
              <w:t xml:space="preserve">China Unicom, </w:t>
            </w:r>
            <w:r w:rsidRPr="00C12759">
              <w:rPr>
                <w:rFonts w:hint="eastAsia"/>
                <w:noProof/>
                <w:lang w:eastAsia="zh-CN"/>
              </w:rPr>
              <w:t>Huawei</w:t>
            </w:r>
            <w:r w:rsidRPr="00C12759">
              <w:rPr>
                <w:noProof/>
                <w:lang w:eastAsia="zh-CN"/>
              </w:rPr>
              <w:t xml:space="preserve">, Hisilicon, ZTE, </w:t>
            </w:r>
            <w:r w:rsidRPr="00C12759">
              <w:t>CATT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F6A90AD" w14:textId="77777777" w:rsidR="00C12759" w:rsidRPr="00C12759" w:rsidRDefault="00C12759" w:rsidP="00C12759">
            <w:pPr>
              <w:tabs>
                <w:tab w:val="center" w:pos="2066"/>
              </w:tabs>
              <w:snapToGrid w:val="0"/>
              <w:spacing w:after="0" w:line="240" w:lineRule="auto"/>
            </w:pPr>
            <w:r w:rsidRPr="00C12759">
              <w:t>CR22.261v16.</w:t>
            </w:r>
            <w:r w:rsidRPr="00C12759">
              <w:rPr>
                <w:highlight w:val="yellow"/>
              </w:rPr>
              <w:t>2.</w:t>
            </w:r>
            <w:r w:rsidRPr="00C12759">
              <w:t xml:space="preserve">0: </w:t>
            </w:r>
            <w:r w:rsidRPr="00C12759">
              <w:rPr>
                <w:noProof/>
                <w:lang w:eastAsia="zh-CN"/>
              </w:rPr>
              <w:t>Support of Voice Service Continuity from 5G system to UTRAN CS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63D1018" w14:textId="796C9EC6"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F9F3AFE" w14:textId="77777777" w:rsidR="00C12759" w:rsidRPr="00C12759" w:rsidRDefault="00C12759" w:rsidP="00C12759">
            <w:pPr>
              <w:spacing w:after="0" w:line="240" w:lineRule="auto"/>
              <w:rPr>
                <w:rFonts w:eastAsia="Times New Roman" w:cs="Arial"/>
                <w:szCs w:val="18"/>
                <w:lang w:val="en-US" w:eastAsia="ar-SA"/>
              </w:rPr>
            </w:pPr>
            <w:r w:rsidRPr="00C12759">
              <w:rPr>
                <w:rFonts w:eastAsia="Times New Roman" w:cs="Arial"/>
                <w:szCs w:val="18"/>
                <w:lang w:val="en-US" w:eastAsia="ar-SA"/>
              </w:rPr>
              <w:t xml:space="preserve">WI code </w:t>
            </w:r>
            <w:r w:rsidRPr="00C12759">
              <w:rPr>
                <w:rFonts w:eastAsia="Times New Roman" w:cs="Arial"/>
                <w:szCs w:val="18"/>
                <w:highlight w:val="yellow"/>
                <w:lang w:val="en-US" w:eastAsia="ar-SA"/>
              </w:rPr>
              <w:t>5GVSC</w:t>
            </w:r>
            <w:r w:rsidRPr="00C12759">
              <w:rPr>
                <w:rFonts w:eastAsia="Times New Roman" w:cs="Arial"/>
                <w:szCs w:val="18"/>
                <w:lang w:val="en-US" w:eastAsia="ar-SA"/>
              </w:rPr>
              <w:t xml:space="preserve"> Rel-16 CR</w:t>
            </w:r>
            <w:r w:rsidRPr="00C12759">
              <w:rPr>
                <w:rFonts w:eastAsia="Times New Roman" w:cs="Arial"/>
                <w:szCs w:val="18"/>
                <w:highlight w:val="yellow"/>
                <w:lang w:val="en-US" w:eastAsia="ar-SA"/>
              </w:rPr>
              <w:t>0075</w:t>
            </w:r>
            <w:r w:rsidRPr="00C12759">
              <w:rPr>
                <w:rFonts w:eastAsia="Times New Roman" w:cs="Arial"/>
                <w:szCs w:val="18"/>
                <w:lang w:val="en-US" w:eastAsia="ar-SA"/>
              </w:rPr>
              <w:t>R- Cat B</w:t>
            </w:r>
          </w:p>
          <w:p w14:paraId="6AA6E6AE" w14:textId="77777777" w:rsidR="00C12759" w:rsidRPr="00C12759" w:rsidRDefault="00C12759" w:rsidP="00C12759">
            <w:pPr>
              <w:spacing w:after="0" w:line="240" w:lineRule="auto"/>
              <w:rPr>
                <w:rFonts w:eastAsia="Times New Roman" w:cs="Arial"/>
                <w:szCs w:val="18"/>
                <w:highlight w:val="yellow"/>
                <w:lang w:val="en-US" w:eastAsia="ar-SA"/>
              </w:rPr>
            </w:pPr>
            <w:r w:rsidRPr="00C12759">
              <w:rPr>
                <w:rFonts w:eastAsia="Times New Roman" w:cs="Arial"/>
                <w:szCs w:val="18"/>
                <w:highlight w:val="yellow"/>
                <w:lang w:val="en-US" w:eastAsia="ar-SA"/>
              </w:rPr>
              <w:t xml:space="preserve">Correct cover page with WI code 5GVSC, CR number 0075, and </w:t>
            </w:r>
            <w:r w:rsidRPr="00C12759">
              <w:rPr>
                <w:rFonts w:eastAsia="Arial Unicode MS" w:cs="Arial"/>
                <w:szCs w:val="18"/>
                <w:highlight w:val="yellow"/>
                <w:lang w:eastAsia="ar-SA"/>
              </w:rPr>
              <w:t>version number 16.2.0</w:t>
            </w:r>
          </w:p>
        </w:tc>
      </w:tr>
      <w:tr w:rsidR="004D36FE" w:rsidRPr="00B04844" w14:paraId="52798EF0" w14:textId="77777777" w:rsidTr="00566480">
        <w:trPr>
          <w:trHeight w:val="141"/>
        </w:trPr>
        <w:tc>
          <w:tcPr>
            <w:tcW w:w="14499" w:type="dxa"/>
            <w:gridSpan w:val="13"/>
            <w:tcBorders>
              <w:top w:val="single" w:sz="4" w:space="0" w:color="auto"/>
              <w:left w:val="single" w:sz="4" w:space="0" w:color="auto"/>
              <w:bottom w:val="single" w:sz="4" w:space="0" w:color="auto"/>
              <w:right w:val="single" w:sz="4" w:space="0" w:color="auto"/>
            </w:tcBorders>
            <w:shd w:val="clear" w:color="auto" w:fill="F2F2F2"/>
          </w:tcPr>
          <w:p w14:paraId="0CF5F30A" w14:textId="4383FE26" w:rsidR="004D36FE" w:rsidRDefault="004D36FE" w:rsidP="004D36FE">
            <w:pPr>
              <w:pStyle w:val="Heading2"/>
            </w:pPr>
            <w:bookmarkStart w:id="95" w:name="_Toc414625494"/>
            <w:r>
              <w:t xml:space="preserve">Other Rel-16 </w:t>
            </w:r>
            <w:bookmarkEnd w:id="95"/>
            <w:r>
              <w:t>CRs under TEI16</w:t>
            </w:r>
          </w:p>
        </w:tc>
      </w:tr>
      <w:tr w:rsidR="00C12759" w:rsidRPr="00E025E0" w14:paraId="788A3EF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40A2A9D"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5118162" w14:textId="414FCC32" w:rsidR="00C12759" w:rsidRPr="00C12759" w:rsidRDefault="009A7C1C" w:rsidP="00C12759">
            <w:pPr>
              <w:snapToGrid w:val="0"/>
              <w:spacing w:after="0" w:line="240" w:lineRule="auto"/>
              <w:rPr>
                <w:rFonts w:eastAsia="Times New Roman" w:cs="Arial"/>
                <w:szCs w:val="18"/>
                <w:lang w:eastAsia="ar-SA"/>
              </w:rPr>
            </w:pPr>
            <w:hyperlink r:id="rId141" w:history="1">
              <w:r w:rsidR="00C12759" w:rsidRPr="00C12759">
                <w:rPr>
                  <w:rStyle w:val="Hyperlink"/>
                  <w:rFonts w:eastAsia="Times New Roman" w:cs="Arial"/>
                  <w:szCs w:val="18"/>
                  <w:lang w:eastAsia="ar-SA"/>
                </w:rPr>
                <w:t>S1-180166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B9D56DA"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Vencore Labs, OEC, AT&amp;T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E19E99F"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5G Prevention of Emergency from Monopolizing Network Resources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3245F7E" w14:textId="19308B35"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5701960" w14:textId="77777777" w:rsidR="00C12759" w:rsidRPr="00C12759" w:rsidRDefault="00C12759" w:rsidP="00C12759">
            <w:pPr>
              <w:snapToGrid w:val="0"/>
              <w:spacing w:after="0" w:line="240" w:lineRule="auto"/>
              <w:rPr>
                <w:rFonts w:eastAsia="Times New Roman" w:cs="Arial"/>
                <w:szCs w:val="18"/>
                <w:lang w:eastAsia="ar-SA"/>
              </w:rPr>
            </w:pPr>
          </w:p>
        </w:tc>
      </w:tr>
      <w:tr w:rsidR="00C12759" w:rsidRPr="00E025E0" w14:paraId="4B5DE19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A9F0B7B"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28867E4" w14:textId="46A23069" w:rsidR="00C12759" w:rsidRPr="00C12759" w:rsidRDefault="009A7C1C" w:rsidP="00C12759">
            <w:pPr>
              <w:snapToGrid w:val="0"/>
              <w:spacing w:after="0" w:line="240" w:lineRule="auto"/>
              <w:rPr>
                <w:rFonts w:eastAsia="Times New Roman" w:cs="Arial"/>
                <w:szCs w:val="18"/>
                <w:lang w:eastAsia="ar-SA"/>
              </w:rPr>
            </w:pPr>
            <w:hyperlink r:id="rId142" w:history="1">
              <w:r w:rsidR="00C12759" w:rsidRPr="00C12759">
                <w:rPr>
                  <w:rStyle w:val="Hyperlink"/>
                  <w:rFonts w:eastAsia="Times New Roman" w:cs="Arial"/>
                  <w:szCs w:val="18"/>
                  <w:lang w:eastAsia="ar-SA"/>
                </w:rPr>
                <w:t>S1-180168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606797B"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Vencore Labs, OEC, AT&amp;T,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16F5400" w14:textId="77777777" w:rsidR="00C12759" w:rsidRPr="00E025E0" w:rsidRDefault="00C12759" w:rsidP="00C12759">
            <w:pPr>
              <w:snapToGrid w:val="0"/>
              <w:spacing w:after="0" w:line="240" w:lineRule="auto"/>
              <w:rPr>
                <w:rFonts w:eastAsia="Times New Roman" w:cs="Arial"/>
                <w:szCs w:val="18"/>
                <w:lang w:eastAsia="ar-SA"/>
              </w:rPr>
            </w:pPr>
            <w:r>
              <w:t xml:space="preserve">CR22.261v16.2.0: </w:t>
            </w:r>
            <w:r w:rsidRPr="00E025E0">
              <w:rPr>
                <w:rFonts w:eastAsia="Times New Roman" w:cs="Arial"/>
                <w:szCs w:val="18"/>
                <w:lang w:eastAsia="ar-SA"/>
              </w:rPr>
              <w:t>5G Requirements to Prevent a Single Service (e.g., Emergency) from Monopolizing Network Resources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6F668A1"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618C03B" w14:textId="77777777" w:rsidR="00C12759" w:rsidRDefault="00C12759" w:rsidP="00C1275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E025E0">
              <w:rPr>
                <w:rFonts w:eastAsia="Times New Roman" w:cs="Arial"/>
                <w:szCs w:val="18"/>
                <w:highlight w:val="yellow"/>
                <w:lang w:val="en-US" w:eastAsia="ar-SA"/>
              </w:rPr>
              <w:t>SMARTER</w:t>
            </w:r>
            <w:r>
              <w:rPr>
                <w:rFonts w:eastAsia="Times New Roman" w:cs="Arial"/>
                <w:szCs w:val="18"/>
                <w:lang w:val="en-US" w:eastAsia="ar-SA"/>
              </w:rPr>
              <w:t xml:space="preserve"> Rel-16 CR0081R- Cat B</w:t>
            </w:r>
          </w:p>
          <w:p w14:paraId="3E9365CF" w14:textId="77777777" w:rsidR="00C12759" w:rsidRDefault="00C12759" w:rsidP="00C12759">
            <w:pPr>
              <w:snapToGrid w:val="0"/>
              <w:spacing w:after="0" w:line="240" w:lineRule="auto"/>
              <w:rPr>
                <w:rFonts w:eastAsia="Times New Roman" w:cs="Arial"/>
                <w:szCs w:val="18"/>
                <w:lang w:val="en-US" w:eastAsia="ar-SA"/>
              </w:rPr>
            </w:pPr>
            <w:r w:rsidRPr="00E025E0">
              <w:rPr>
                <w:rFonts w:eastAsia="Times New Roman" w:cs="Arial"/>
                <w:szCs w:val="18"/>
                <w:highlight w:val="yellow"/>
                <w:lang w:val="en-US" w:eastAsia="ar-SA"/>
              </w:rPr>
              <w:t>SMARTER is a Rel-15 WID</w:t>
            </w:r>
          </w:p>
          <w:p w14:paraId="37B58FE4" w14:textId="77777777" w:rsidR="00C12759" w:rsidRPr="00E025E0" w:rsidRDefault="00C12759" w:rsidP="00C12759">
            <w:pPr>
              <w:snapToGrid w:val="0"/>
              <w:spacing w:after="0" w:line="240" w:lineRule="auto"/>
              <w:rPr>
                <w:rFonts w:eastAsia="Times New Roman" w:cs="Arial"/>
                <w:szCs w:val="18"/>
                <w:lang w:eastAsia="ar-SA"/>
              </w:rPr>
            </w:pPr>
            <w:r w:rsidRPr="00E025E0">
              <w:rPr>
                <w:rFonts w:eastAsia="Times New Roman" w:cs="Arial"/>
                <w:szCs w:val="18"/>
                <w:highlight w:val="yellow"/>
                <w:lang w:val="en-US" w:eastAsia="ar-SA"/>
              </w:rPr>
              <w:t>Clauses affected 6.7.1 and 6.7.2</w:t>
            </w:r>
          </w:p>
        </w:tc>
      </w:tr>
      <w:tr w:rsidR="00C12759" w:rsidRPr="00E025E0" w14:paraId="5210FE0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C0C0C0"/>
          </w:tcPr>
          <w:p w14:paraId="6BA332F1"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EE63B63" w14:textId="3729184A" w:rsidR="00C12759" w:rsidRPr="00407C78" w:rsidRDefault="009A7C1C" w:rsidP="00C12759">
            <w:pPr>
              <w:snapToGrid w:val="0"/>
              <w:spacing w:after="0" w:line="240" w:lineRule="auto"/>
              <w:rPr>
                <w:rFonts w:eastAsia="Times New Roman" w:cs="Arial"/>
                <w:szCs w:val="18"/>
                <w:lang w:eastAsia="ar-SA"/>
              </w:rPr>
            </w:pPr>
            <w:hyperlink r:id="rId143" w:history="1">
              <w:r w:rsidR="00C12759" w:rsidRPr="00407C78">
                <w:rPr>
                  <w:rStyle w:val="Hyperlink"/>
                  <w:rFonts w:eastAsia="Times New Roman" w:cs="Arial"/>
                  <w:color w:val="auto"/>
                  <w:szCs w:val="18"/>
                  <w:lang w:eastAsia="ar-SA"/>
                </w:rPr>
                <w:t>S1-180201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C0C0C0"/>
          </w:tcPr>
          <w:p w14:paraId="11813E47"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cs="Arial"/>
                <w:szCs w:val="18"/>
                <w:lang w:eastAsia="ar-SA"/>
              </w:rPr>
              <w:t>Ericsson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C0C0C0"/>
          </w:tcPr>
          <w:p w14:paraId="263EE045" w14:textId="77777777" w:rsidR="00C12759" w:rsidRPr="00407C78" w:rsidRDefault="00C12759" w:rsidP="00C12759">
            <w:pPr>
              <w:snapToGrid w:val="0"/>
              <w:spacing w:after="0" w:line="240" w:lineRule="auto"/>
              <w:rPr>
                <w:rFonts w:eastAsia="Times New Roman" w:cs="Arial"/>
                <w:szCs w:val="18"/>
                <w:lang w:eastAsia="ar-SA"/>
              </w:rPr>
            </w:pPr>
            <w:r w:rsidRPr="00407C78">
              <w:t xml:space="preserve">CR22.011v16.0.0: </w:t>
            </w:r>
            <w:r w:rsidRPr="00407C78">
              <w:rPr>
                <w:noProof/>
              </w:rPr>
              <w:t>Selective Legacy Radio Disabling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C0C0C0"/>
          </w:tcPr>
          <w:p w14:paraId="552E6C90" w14:textId="4962E02F" w:rsidR="00C12759" w:rsidRPr="00407C78" w:rsidRDefault="00407C78" w:rsidP="00C12759">
            <w:pPr>
              <w:snapToGrid w:val="0"/>
              <w:spacing w:after="0" w:line="240" w:lineRule="auto"/>
              <w:rPr>
                <w:rFonts w:eastAsia="Times New Roman" w:cs="Arial"/>
                <w:szCs w:val="18"/>
                <w:lang w:eastAsia="ar-SA"/>
              </w:rPr>
            </w:pPr>
            <w:r w:rsidRPr="00407C78">
              <w:rPr>
                <w:rFonts w:eastAsia="Times New Roman" w:cs="Arial"/>
                <w:szCs w:val="18"/>
                <w:lang w:eastAsia="ar-SA"/>
              </w:rPr>
              <w:t>Moved to 3</w:t>
            </w:r>
          </w:p>
        </w:tc>
        <w:tc>
          <w:tcPr>
            <w:tcW w:w="3079" w:type="dxa"/>
            <w:gridSpan w:val="4"/>
            <w:tcBorders>
              <w:top w:val="single" w:sz="4" w:space="0" w:color="auto"/>
              <w:left w:val="single" w:sz="4" w:space="0" w:color="auto"/>
              <w:bottom w:val="single" w:sz="4" w:space="0" w:color="auto"/>
              <w:right w:val="single" w:sz="4" w:space="0" w:color="auto"/>
            </w:tcBorders>
            <w:shd w:val="clear" w:color="auto" w:fill="C0C0C0"/>
          </w:tcPr>
          <w:p w14:paraId="7107C4AC"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cs="Arial"/>
                <w:szCs w:val="18"/>
                <w:lang w:val="en-US" w:eastAsia="ar-SA"/>
              </w:rPr>
              <w:t xml:space="preserve">WI code </w:t>
            </w:r>
            <w:r w:rsidRPr="00407C78">
              <w:rPr>
                <w:noProof/>
              </w:rPr>
              <w:t>TEI16</w:t>
            </w:r>
            <w:r w:rsidRPr="00407C78">
              <w:rPr>
                <w:rFonts w:eastAsia="Times New Roman" w:cs="Arial"/>
                <w:szCs w:val="18"/>
                <w:lang w:val="en-US" w:eastAsia="ar-SA"/>
              </w:rPr>
              <w:t xml:space="preserve"> Rel-16 CR0275R- Cat B</w:t>
            </w:r>
          </w:p>
        </w:tc>
      </w:tr>
      <w:tr w:rsidR="00C12759" w:rsidRPr="00E025E0" w14:paraId="19B4222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C0C0C0"/>
          </w:tcPr>
          <w:p w14:paraId="70EF5DC9"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9EDEE25" w14:textId="7B5725BA" w:rsidR="00C12759" w:rsidRPr="00407C78" w:rsidRDefault="009A7C1C" w:rsidP="00C12759">
            <w:pPr>
              <w:snapToGrid w:val="0"/>
              <w:spacing w:after="0" w:line="240" w:lineRule="auto"/>
              <w:rPr>
                <w:rFonts w:eastAsia="Times New Roman" w:cs="Arial"/>
                <w:szCs w:val="18"/>
                <w:lang w:eastAsia="ar-SA"/>
              </w:rPr>
            </w:pPr>
            <w:hyperlink r:id="rId144" w:history="1">
              <w:r w:rsidR="00C12759" w:rsidRPr="00407C78">
                <w:rPr>
                  <w:rStyle w:val="Hyperlink"/>
                  <w:rFonts w:eastAsia="Times New Roman" w:cs="Arial"/>
                  <w:color w:val="auto"/>
                  <w:szCs w:val="18"/>
                  <w:lang w:eastAsia="ar-SA"/>
                </w:rPr>
                <w:t>S1-180202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C0C0C0"/>
          </w:tcPr>
          <w:p w14:paraId="27D5BA50"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szCs w:val="18"/>
                <w:lang w:eastAsia="ar-SA"/>
              </w:rPr>
              <w:t>Ericsson, MediaTek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C0C0C0"/>
          </w:tcPr>
          <w:p w14:paraId="4D5963BB" w14:textId="77777777" w:rsidR="00C12759" w:rsidRPr="00407C78" w:rsidRDefault="00C12759" w:rsidP="00C12759">
            <w:pPr>
              <w:snapToGrid w:val="0"/>
              <w:spacing w:after="0" w:line="240" w:lineRule="auto"/>
              <w:rPr>
                <w:rFonts w:eastAsia="Times New Roman" w:cs="Arial"/>
                <w:szCs w:val="18"/>
                <w:lang w:eastAsia="ar-SA"/>
              </w:rPr>
            </w:pPr>
            <w:r w:rsidRPr="00407C78">
              <w:t xml:space="preserve">CR22.278v15.1.0: </w:t>
            </w:r>
            <w:r w:rsidRPr="00407C78">
              <w:rPr>
                <w:noProof/>
              </w:rPr>
              <w:t>Addition of requirements for relaying of NB-IoT and eMTC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C0C0C0"/>
          </w:tcPr>
          <w:p w14:paraId="7953E083" w14:textId="52319597" w:rsidR="00C12759" w:rsidRPr="00407C78" w:rsidRDefault="00407C78" w:rsidP="00C12759">
            <w:pPr>
              <w:snapToGrid w:val="0"/>
              <w:spacing w:after="0" w:line="240" w:lineRule="auto"/>
              <w:rPr>
                <w:rFonts w:eastAsia="Times New Roman" w:cs="Arial"/>
                <w:szCs w:val="18"/>
                <w:lang w:eastAsia="ar-SA"/>
              </w:rPr>
            </w:pPr>
            <w:r w:rsidRPr="00407C78">
              <w:rPr>
                <w:rFonts w:eastAsia="Times New Roman" w:cs="Arial"/>
                <w:szCs w:val="18"/>
                <w:lang w:eastAsia="ar-SA"/>
              </w:rPr>
              <w:t xml:space="preserve">Moved to </w:t>
            </w:r>
            <w:r>
              <w:rPr>
                <w:rFonts w:eastAsia="Times New Roman" w:cs="Arial"/>
                <w:szCs w:val="18"/>
                <w:lang w:eastAsia="ar-SA"/>
              </w:rPr>
              <w:t>4</w:t>
            </w:r>
          </w:p>
        </w:tc>
        <w:tc>
          <w:tcPr>
            <w:tcW w:w="3079" w:type="dxa"/>
            <w:gridSpan w:val="4"/>
            <w:tcBorders>
              <w:top w:val="single" w:sz="4" w:space="0" w:color="auto"/>
              <w:left w:val="single" w:sz="4" w:space="0" w:color="auto"/>
              <w:bottom w:val="single" w:sz="4" w:space="0" w:color="auto"/>
              <w:right w:val="single" w:sz="4" w:space="0" w:color="auto"/>
            </w:tcBorders>
            <w:shd w:val="clear" w:color="auto" w:fill="C0C0C0"/>
          </w:tcPr>
          <w:p w14:paraId="21D8EACB" w14:textId="77777777" w:rsidR="00C12759" w:rsidRPr="00407C78" w:rsidRDefault="00C12759" w:rsidP="00C12759">
            <w:pPr>
              <w:snapToGrid w:val="0"/>
              <w:spacing w:after="0" w:line="240" w:lineRule="auto"/>
              <w:rPr>
                <w:rFonts w:eastAsia="Times New Roman" w:cs="Arial"/>
                <w:szCs w:val="18"/>
                <w:lang w:eastAsia="ar-SA"/>
              </w:rPr>
            </w:pPr>
            <w:r w:rsidRPr="00407C78">
              <w:rPr>
                <w:rFonts w:eastAsia="Times New Roman" w:cs="Arial"/>
                <w:szCs w:val="18"/>
                <w:lang w:val="en-US" w:eastAsia="ar-SA"/>
              </w:rPr>
              <w:t>WI code RUCO Rel-16 CR0243R- Cat C</w:t>
            </w:r>
          </w:p>
        </w:tc>
      </w:tr>
      <w:tr w:rsidR="004D36FE" w:rsidRPr="00B04844" w14:paraId="2DB71677" w14:textId="77777777" w:rsidTr="00566480">
        <w:trPr>
          <w:trHeight w:val="141"/>
        </w:trPr>
        <w:tc>
          <w:tcPr>
            <w:tcW w:w="14499" w:type="dxa"/>
            <w:gridSpan w:val="13"/>
            <w:shd w:val="clear" w:color="auto" w:fill="F2F2F2"/>
          </w:tcPr>
          <w:p w14:paraId="1C6D71E5" w14:textId="781D88C7"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p>
        </w:tc>
      </w:tr>
      <w:tr w:rsidR="004D36FE" w:rsidRPr="00B04844" w14:paraId="79CC2423" w14:textId="77777777" w:rsidTr="00566480">
        <w:trPr>
          <w:trHeight w:val="141"/>
        </w:trPr>
        <w:tc>
          <w:tcPr>
            <w:tcW w:w="14499" w:type="dxa"/>
            <w:gridSpan w:val="13"/>
            <w:tcBorders>
              <w:bottom w:val="nil"/>
            </w:tcBorders>
            <w:shd w:val="clear" w:color="auto" w:fill="F2F2F2"/>
          </w:tcPr>
          <w:p w14:paraId="63E59684" w14:textId="77777777" w:rsidR="004D36FE" w:rsidRPr="00F45489" w:rsidRDefault="004D36FE" w:rsidP="004D36FE">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4D36FE" w:rsidRPr="00B04844" w14:paraId="3F8B9B99" w14:textId="77777777" w:rsidTr="00566480">
        <w:trPr>
          <w:trHeight w:val="141"/>
        </w:trPr>
        <w:tc>
          <w:tcPr>
            <w:tcW w:w="14499" w:type="dxa"/>
            <w:gridSpan w:val="13"/>
            <w:tcBorders>
              <w:bottom w:val="single" w:sz="4" w:space="0" w:color="auto"/>
            </w:tcBorders>
            <w:shd w:val="clear" w:color="auto" w:fill="auto"/>
          </w:tcPr>
          <w:p w14:paraId="279338EB"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5FB5FEB"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TR22.889v16.1.0</w:t>
            </w:r>
          </w:p>
          <w:p w14:paraId="279B9E54"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1815BBD5" w14:textId="77777777" w:rsidR="004D36FE"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14D3A084"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14:paraId="15C19C08" w14:textId="77777777" w:rsidR="004D36FE" w:rsidRPr="004070E3" w:rsidRDefault="004D36FE" w:rsidP="004D36FE">
            <w:pPr>
              <w:suppressAutoHyphens/>
              <w:spacing w:after="0" w:line="240" w:lineRule="auto"/>
              <w:rPr>
                <w:rFonts w:eastAsia="Arial Unicode MS" w:cs="Arial"/>
                <w:i/>
                <w:szCs w:val="18"/>
                <w:lang w:eastAsia="ar-SA"/>
              </w:rPr>
            </w:pPr>
          </w:p>
        </w:tc>
      </w:tr>
      <w:tr w:rsidR="00C12759" w:rsidRPr="00C12759" w14:paraId="5183387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4B3D928"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29ED216" w14:textId="1DAC4488" w:rsidR="00C12759" w:rsidRPr="00C12759" w:rsidRDefault="009A7C1C" w:rsidP="00C12759">
            <w:pPr>
              <w:snapToGrid w:val="0"/>
              <w:spacing w:after="0" w:line="240" w:lineRule="auto"/>
              <w:rPr>
                <w:rFonts w:eastAsia="Times New Roman" w:cs="Arial"/>
                <w:szCs w:val="18"/>
                <w:lang w:eastAsia="ar-SA"/>
              </w:rPr>
            </w:pPr>
            <w:hyperlink r:id="rId145" w:history="1">
              <w:r w:rsidR="00C12759" w:rsidRPr="00C12759">
                <w:rPr>
                  <w:rStyle w:val="Hyperlink"/>
                  <w:rFonts w:cs="Arial"/>
                </w:rPr>
                <w:t>S1-180080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1EE67E4"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2145DC3"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CR22.889v16.1.0: Gap analysis for remote control of engine user case in section 6.11</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25DC3B3" w14:textId="606398A8"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2299D45"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WI code FS_FRMCS2 Rel-16 CR0053R- Cat D</w:t>
            </w:r>
          </w:p>
        </w:tc>
      </w:tr>
      <w:tr w:rsidR="00C12759" w:rsidRPr="00C12759" w14:paraId="126B8FC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21AAD69"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47B701C" w14:textId="38242D65" w:rsidR="00C12759" w:rsidRPr="000243DE" w:rsidRDefault="009A7C1C" w:rsidP="00C12759">
            <w:pPr>
              <w:snapToGrid w:val="0"/>
              <w:spacing w:after="0" w:line="240" w:lineRule="auto"/>
              <w:rPr>
                <w:rFonts w:eastAsia="Times New Roman" w:cs="Arial"/>
                <w:szCs w:val="18"/>
                <w:lang w:eastAsia="ar-SA"/>
              </w:rPr>
            </w:pPr>
            <w:hyperlink r:id="rId146" w:history="1">
              <w:r w:rsidR="00C12759" w:rsidRPr="00C12759">
                <w:rPr>
                  <w:rStyle w:val="Hyperlink"/>
                  <w:rFonts w:cs="Arial"/>
                </w:rPr>
                <w:t>S1-180105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E88A947"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UIC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BD2F117"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 xml:space="preserve">CR22.889v16.1.0: </w:t>
            </w:r>
            <w:r w:rsidRPr="00C12759">
              <w:rPr>
                <w:rFonts w:eastAsia="Times New Roman" w:cs="Arial"/>
                <w:szCs w:val="18"/>
                <w:lang w:eastAsia="ar-SA"/>
              </w:rPr>
              <w:t>FRMCS Security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677F991"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3ADED0C"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WI code FS_FRMCS2 Rel-16 CR00</w:t>
            </w:r>
            <w:r>
              <w:rPr>
                <w:rFonts w:eastAsia="Times New Roman" w:cs="Arial"/>
                <w:szCs w:val="18"/>
                <w:lang w:eastAsia="ar-SA"/>
              </w:rPr>
              <w:t>54</w:t>
            </w:r>
            <w:r w:rsidRPr="000243DE">
              <w:rPr>
                <w:rFonts w:eastAsia="Times New Roman" w:cs="Arial"/>
                <w:szCs w:val="18"/>
                <w:lang w:eastAsia="ar-SA"/>
              </w:rPr>
              <w:t xml:space="preserve">R- Cat </w:t>
            </w:r>
            <w:r>
              <w:rPr>
                <w:rFonts w:eastAsia="Times New Roman" w:cs="Arial"/>
                <w:szCs w:val="18"/>
                <w:lang w:eastAsia="ar-SA"/>
              </w:rPr>
              <w:t>C</w:t>
            </w:r>
          </w:p>
        </w:tc>
      </w:tr>
      <w:tr w:rsidR="00C12759" w:rsidRPr="00C12759" w14:paraId="5527D57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3774B10"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2877E20" w14:textId="137C93BF" w:rsidR="00C12759" w:rsidRPr="000243DE" w:rsidRDefault="009A7C1C" w:rsidP="00C12759">
            <w:pPr>
              <w:snapToGrid w:val="0"/>
              <w:spacing w:after="0" w:line="240" w:lineRule="auto"/>
              <w:rPr>
                <w:rFonts w:eastAsia="Times New Roman" w:cs="Arial"/>
                <w:szCs w:val="18"/>
                <w:lang w:eastAsia="ar-SA"/>
              </w:rPr>
            </w:pPr>
            <w:hyperlink r:id="rId147" w:history="1">
              <w:r w:rsidR="00C12759" w:rsidRPr="00C12759">
                <w:rPr>
                  <w:rStyle w:val="Hyperlink"/>
                  <w:rFonts w:cs="Arial"/>
                </w:rPr>
                <w:t>S1-180106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2FE7F3F"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UIC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86463C2"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 xml:space="preserve">CR22.889v16.1.0: </w:t>
            </w:r>
            <w:r w:rsidRPr="00C12759">
              <w:rPr>
                <w:rFonts w:eastAsia="Times New Roman" w:cs="Arial"/>
                <w:szCs w:val="18"/>
                <w:lang w:eastAsia="ar-SA"/>
              </w:rPr>
              <w:t>Updating functional identities and roles reflecting different types of functional identity and their association in the FRMCS System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E53FB71"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6E20275" w14:textId="77777777" w:rsidR="00C12759"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WI code FS_FRMCS2 Rel-16 CR00</w:t>
            </w:r>
            <w:r>
              <w:rPr>
                <w:rFonts w:eastAsia="Times New Roman" w:cs="Arial"/>
                <w:szCs w:val="18"/>
                <w:lang w:eastAsia="ar-SA"/>
              </w:rPr>
              <w:t>5</w:t>
            </w:r>
            <w:r w:rsidRPr="000243DE">
              <w:rPr>
                <w:rFonts w:eastAsia="Times New Roman" w:cs="Arial"/>
                <w:szCs w:val="18"/>
                <w:lang w:eastAsia="ar-SA"/>
              </w:rPr>
              <w:t xml:space="preserve">5R- Cat </w:t>
            </w:r>
            <w:r>
              <w:rPr>
                <w:rFonts w:eastAsia="Times New Roman" w:cs="Arial"/>
                <w:szCs w:val="18"/>
                <w:lang w:eastAsia="ar-SA"/>
              </w:rPr>
              <w:t>C</w:t>
            </w:r>
          </w:p>
          <w:p w14:paraId="47850544" w14:textId="77777777" w:rsidR="00C12759" w:rsidRPr="000243DE"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Update clauses affected</w:t>
            </w:r>
          </w:p>
        </w:tc>
      </w:tr>
      <w:tr w:rsidR="00C12759" w:rsidRPr="00C12759" w14:paraId="6B7F5E0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4355FA4"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EA30ADE" w14:textId="3605B5F6" w:rsidR="00C12759" w:rsidRPr="000243DE" w:rsidRDefault="009A7C1C" w:rsidP="00C12759">
            <w:pPr>
              <w:snapToGrid w:val="0"/>
              <w:spacing w:after="0" w:line="240" w:lineRule="auto"/>
              <w:rPr>
                <w:rFonts w:eastAsia="Times New Roman" w:cs="Arial"/>
                <w:szCs w:val="18"/>
                <w:lang w:eastAsia="ar-SA"/>
              </w:rPr>
            </w:pPr>
            <w:hyperlink r:id="rId148" w:history="1">
              <w:r w:rsidR="00C12759" w:rsidRPr="00C12759">
                <w:rPr>
                  <w:rStyle w:val="Hyperlink"/>
                  <w:rFonts w:cs="Arial"/>
                </w:rPr>
                <w:t>S1-180109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FE4BCE5"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UIC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52F534A"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 xml:space="preserve">CR22.889v16.1.0: </w:t>
            </w:r>
            <w:r w:rsidRPr="00C12759">
              <w:rPr>
                <w:rFonts w:eastAsia="Times New Roman" w:cs="Arial"/>
                <w:szCs w:val="18"/>
                <w:lang w:eastAsia="ar-SA"/>
              </w:rPr>
              <w:t>Communication priority handling in the FRMCS system context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39B1D45"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0BE9C4F"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WI code FS_FRMCS2 Rel-16 CR00</w:t>
            </w:r>
            <w:r>
              <w:rPr>
                <w:rFonts w:eastAsia="Times New Roman" w:cs="Arial"/>
                <w:szCs w:val="18"/>
                <w:lang w:eastAsia="ar-SA"/>
              </w:rPr>
              <w:t>56</w:t>
            </w:r>
            <w:r w:rsidRPr="000243DE">
              <w:rPr>
                <w:rFonts w:eastAsia="Times New Roman" w:cs="Arial"/>
                <w:szCs w:val="18"/>
                <w:lang w:eastAsia="ar-SA"/>
              </w:rPr>
              <w:t>R- Cat B</w:t>
            </w:r>
          </w:p>
        </w:tc>
      </w:tr>
      <w:tr w:rsidR="00C12759" w:rsidRPr="00C12759" w14:paraId="41EA2BA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0476939"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E9C5D31" w14:textId="6BEE9396" w:rsidR="00C12759" w:rsidRPr="000243DE" w:rsidRDefault="009A7C1C" w:rsidP="00C12759">
            <w:pPr>
              <w:snapToGrid w:val="0"/>
              <w:spacing w:after="0" w:line="240" w:lineRule="auto"/>
              <w:rPr>
                <w:rFonts w:eastAsia="Times New Roman" w:cs="Arial"/>
                <w:szCs w:val="18"/>
                <w:lang w:eastAsia="ar-SA"/>
              </w:rPr>
            </w:pPr>
            <w:hyperlink r:id="rId149" w:history="1">
              <w:r w:rsidR="00C12759" w:rsidRPr="00C12759">
                <w:rPr>
                  <w:rStyle w:val="Hyperlink"/>
                  <w:rFonts w:cs="Arial"/>
                </w:rPr>
                <w:t>S1-180110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FAFDE17"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UIC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8E80886"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 xml:space="preserve">CR22.889v16.1.0: </w:t>
            </w:r>
            <w:r w:rsidRPr="00C12759">
              <w:rPr>
                <w:rFonts w:eastAsia="Times New Roman" w:cs="Arial"/>
                <w:szCs w:val="18"/>
                <w:lang w:eastAsia="ar-SA"/>
              </w:rPr>
              <w:t>Use case train safety application key management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89BD360"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D08C36B" w14:textId="77777777" w:rsidR="00C12759"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WI code FS_FRMCS2 Rel-16 CR</w:t>
            </w:r>
            <w:r w:rsidRPr="00C12759">
              <w:rPr>
                <w:rFonts w:eastAsia="Times New Roman" w:cs="Arial"/>
                <w:szCs w:val="18"/>
                <w:lang w:eastAsia="ar-SA"/>
              </w:rPr>
              <w:t>0057</w:t>
            </w:r>
            <w:r w:rsidRPr="000243DE">
              <w:rPr>
                <w:rFonts w:eastAsia="Times New Roman" w:cs="Arial"/>
                <w:szCs w:val="18"/>
                <w:lang w:eastAsia="ar-SA"/>
              </w:rPr>
              <w:t>R- Cat B</w:t>
            </w:r>
          </w:p>
          <w:p w14:paraId="343DCCE5" w14:textId="77777777" w:rsidR="00C12759" w:rsidRPr="000243DE"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Update CR number on cover page</w:t>
            </w:r>
          </w:p>
        </w:tc>
      </w:tr>
      <w:tr w:rsidR="00C12759" w:rsidRPr="00C12759" w14:paraId="58063C5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F9A9EC8"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9CA400F" w14:textId="24B86B71" w:rsidR="00C12759" w:rsidRPr="000243DE" w:rsidRDefault="009A7C1C" w:rsidP="00C12759">
            <w:pPr>
              <w:snapToGrid w:val="0"/>
              <w:spacing w:after="0" w:line="240" w:lineRule="auto"/>
              <w:rPr>
                <w:rFonts w:eastAsia="Times New Roman" w:cs="Arial"/>
                <w:szCs w:val="18"/>
                <w:lang w:eastAsia="ar-SA"/>
              </w:rPr>
            </w:pPr>
            <w:hyperlink r:id="rId150" w:history="1">
              <w:r w:rsidR="00C12759" w:rsidRPr="00C12759">
                <w:rPr>
                  <w:rStyle w:val="Hyperlink"/>
                  <w:rFonts w:cs="Arial"/>
                </w:rPr>
                <w:t>S1-180111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F0884BF"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UIC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4D9729E"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 xml:space="preserve">CR22.889v16.1.0: </w:t>
            </w:r>
            <w:r w:rsidRPr="00C12759">
              <w:rPr>
                <w:rFonts w:eastAsia="Times New Roman" w:cs="Arial"/>
                <w:szCs w:val="18"/>
                <w:lang w:eastAsia="ar-SA"/>
              </w:rPr>
              <w:t>On-train safety device to ground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50F126F"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E42E98B" w14:textId="77777777" w:rsidR="00C12759" w:rsidRPr="000243DE" w:rsidRDefault="00C12759" w:rsidP="00C12759">
            <w:pPr>
              <w:snapToGrid w:val="0"/>
              <w:spacing w:after="0" w:line="240" w:lineRule="auto"/>
              <w:rPr>
                <w:rFonts w:eastAsia="Times New Roman" w:cs="Arial"/>
                <w:szCs w:val="18"/>
                <w:lang w:eastAsia="ar-SA"/>
              </w:rPr>
            </w:pPr>
            <w:r w:rsidRPr="000243DE">
              <w:rPr>
                <w:rFonts w:eastAsia="Times New Roman" w:cs="Arial"/>
                <w:szCs w:val="18"/>
                <w:lang w:eastAsia="ar-SA"/>
              </w:rPr>
              <w:t>WI code FS_FRMCS2 Rel-16 CR00</w:t>
            </w:r>
            <w:r>
              <w:rPr>
                <w:rFonts w:eastAsia="Times New Roman" w:cs="Arial"/>
                <w:szCs w:val="18"/>
                <w:lang w:eastAsia="ar-SA"/>
              </w:rPr>
              <w:t>58</w:t>
            </w:r>
            <w:r w:rsidRPr="000243DE">
              <w:rPr>
                <w:rFonts w:eastAsia="Times New Roman" w:cs="Arial"/>
                <w:szCs w:val="18"/>
                <w:lang w:eastAsia="ar-SA"/>
              </w:rPr>
              <w:t>R- Cat B</w:t>
            </w:r>
          </w:p>
        </w:tc>
      </w:tr>
      <w:tr w:rsidR="004D36FE" w:rsidRPr="00B04844" w14:paraId="626FB65E" w14:textId="77777777" w:rsidTr="00566480">
        <w:trPr>
          <w:trHeight w:val="141"/>
        </w:trPr>
        <w:tc>
          <w:tcPr>
            <w:tcW w:w="14499" w:type="dxa"/>
            <w:gridSpan w:val="13"/>
            <w:tcBorders>
              <w:bottom w:val="nil"/>
            </w:tcBorders>
            <w:shd w:val="clear" w:color="auto" w:fill="F2F2F2"/>
          </w:tcPr>
          <w:p w14:paraId="69DD1B5D" w14:textId="77777777" w:rsidR="004D36FE" w:rsidRPr="00F45489" w:rsidRDefault="004D36FE" w:rsidP="004D36FE">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4D36FE" w:rsidRPr="00B04844" w14:paraId="25A18D99" w14:textId="77777777" w:rsidTr="00566480">
        <w:trPr>
          <w:trHeight w:val="141"/>
        </w:trPr>
        <w:tc>
          <w:tcPr>
            <w:tcW w:w="14499" w:type="dxa"/>
            <w:gridSpan w:val="13"/>
            <w:tcBorders>
              <w:bottom w:val="single" w:sz="4" w:space="0" w:color="auto"/>
            </w:tcBorders>
            <w:shd w:val="clear" w:color="auto" w:fill="auto"/>
          </w:tcPr>
          <w:p w14:paraId="72B43074"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B3B919"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14:paraId="5AD0975F"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0F4C068F"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55</w:t>
            </w:r>
            <w:r w:rsidRPr="004070E3">
              <w:rPr>
                <w:rFonts w:eastAsia="Arial Unicode MS" w:cs="Arial"/>
                <w:szCs w:val="18"/>
                <w:lang w:val="fr-FR" w:eastAsia="ar-SA"/>
              </w:rPr>
              <w:t>%</w:t>
            </w:r>
          </w:p>
          <w:p w14:paraId="72A456C4" w14:textId="77777777" w:rsidR="004D36FE" w:rsidRPr="004070E3" w:rsidRDefault="004D36FE" w:rsidP="004D36FE">
            <w:pPr>
              <w:suppressAutoHyphens/>
              <w:spacing w:after="0" w:line="240" w:lineRule="auto"/>
              <w:rPr>
                <w:rFonts w:eastAsia="Arial Unicode MS" w:cs="Arial"/>
                <w:i/>
                <w:szCs w:val="18"/>
                <w:lang w:eastAsia="ar-SA"/>
              </w:rPr>
            </w:pPr>
          </w:p>
        </w:tc>
      </w:tr>
      <w:tr w:rsidR="00C12759" w:rsidRPr="00C12759" w14:paraId="1CE2670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F5AF2DD"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F23FB26" w14:textId="583ACA11" w:rsidR="00C12759" w:rsidRPr="00C12759" w:rsidRDefault="009A7C1C" w:rsidP="00C12759">
            <w:pPr>
              <w:snapToGrid w:val="0"/>
              <w:spacing w:after="0" w:line="240" w:lineRule="auto"/>
              <w:rPr>
                <w:rFonts w:eastAsia="Times New Roman" w:cs="Arial"/>
                <w:szCs w:val="18"/>
                <w:lang w:eastAsia="ar-SA"/>
              </w:rPr>
            </w:pPr>
            <w:hyperlink r:id="rId151" w:history="1">
              <w:r w:rsidR="00C12759" w:rsidRPr="00C12759">
                <w:rPr>
                  <w:rStyle w:val="Hyperlink"/>
                  <w:rFonts w:eastAsia="Times New Roman" w:cs="Arial"/>
                  <w:szCs w:val="18"/>
                  <w:lang w:eastAsia="ar-SA"/>
                </w:rPr>
                <w:t>S1-180078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266CC2E"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KT (Korea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CB3BF5A" w14:textId="77777777" w:rsidR="00C12759" w:rsidRPr="00C12759" w:rsidRDefault="00C12759" w:rsidP="00C12759">
            <w:pPr>
              <w:snapToGrid w:val="0"/>
              <w:spacing w:after="0" w:line="240" w:lineRule="auto"/>
              <w:rPr>
                <w:rFonts w:eastAsia="Times New Roman" w:cs="Arial"/>
                <w:szCs w:val="18"/>
                <w:lang w:eastAsia="ar-SA"/>
              </w:rPr>
            </w:pPr>
            <w:r w:rsidRPr="00C12759">
              <w:rPr>
                <w:rFonts w:eastAsia="Times New Roman" w:cs="Arial"/>
                <w:szCs w:val="18"/>
                <w:lang w:eastAsia="ar-SA"/>
              </w:rPr>
              <w:t>Urgent alarm service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6C0B3D7" w14:textId="6B22DD2E" w:rsidR="00C12759" w:rsidRPr="00C12759"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9C02F46" w14:textId="77777777" w:rsidR="00C12759" w:rsidRPr="00C12759" w:rsidRDefault="00C12759" w:rsidP="00C12759">
            <w:pPr>
              <w:snapToGrid w:val="0"/>
              <w:spacing w:after="0" w:line="240" w:lineRule="auto"/>
              <w:rPr>
                <w:rFonts w:eastAsia="Times New Roman" w:cs="Arial"/>
                <w:szCs w:val="18"/>
                <w:lang w:eastAsia="ar-SA"/>
              </w:rPr>
            </w:pPr>
          </w:p>
        </w:tc>
      </w:tr>
      <w:tr w:rsidR="00C12759" w:rsidRPr="00C12759" w14:paraId="2B2C248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498104D"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8B624C0" w14:textId="3BDD675A" w:rsidR="00C12759" w:rsidRPr="000243DE" w:rsidRDefault="009A7C1C" w:rsidP="00C12759">
            <w:pPr>
              <w:snapToGrid w:val="0"/>
              <w:spacing w:after="0" w:line="240" w:lineRule="auto"/>
              <w:rPr>
                <w:rFonts w:eastAsia="Times New Roman" w:cs="Arial"/>
                <w:szCs w:val="18"/>
                <w:lang w:eastAsia="ar-SA"/>
              </w:rPr>
            </w:pPr>
            <w:hyperlink r:id="rId152" w:history="1">
              <w:r w:rsidR="00C12759" w:rsidRPr="00C12759">
                <w:rPr>
                  <w:rStyle w:val="Hyperlink"/>
                  <w:rFonts w:eastAsia="Times New Roman" w:cs="Arial"/>
                  <w:szCs w:val="18"/>
                  <w:lang w:eastAsia="ar-SA"/>
                </w:rPr>
                <w:t>S1-180088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EACBE3B"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SynchTechno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40AA72B" w14:textId="77777777" w:rsidR="00C12759" w:rsidRPr="000243DE" w:rsidRDefault="00C12759" w:rsidP="00C12759">
            <w:pPr>
              <w:snapToGrid w:val="0"/>
              <w:spacing w:after="0" w:line="240" w:lineRule="auto"/>
              <w:rPr>
                <w:rFonts w:eastAsia="Times New Roman" w:cs="Arial"/>
                <w:szCs w:val="18"/>
                <w:lang w:eastAsia="ar-SA"/>
              </w:rPr>
            </w:pPr>
            <w:r w:rsidRPr="00ED3B8A">
              <w:rPr>
                <w:rFonts w:eastAsia="Times New Roman" w:cs="Arial"/>
                <w:szCs w:val="18"/>
                <w:lang w:eastAsia="ar-SA"/>
              </w:rPr>
              <w:t>Deletion of the section 7.1 Maritime single window service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7BBC5E7"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9A43257" w14:textId="77777777" w:rsidR="00C12759" w:rsidRPr="00C12759" w:rsidRDefault="00C12759" w:rsidP="00C12759">
            <w:pPr>
              <w:snapToGrid w:val="0"/>
              <w:spacing w:after="0" w:line="240" w:lineRule="auto"/>
              <w:rPr>
                <w:rFonts w:eastAsia="Times New Roman" w:cs="Arial"/>
                <w:szCs w:val="18"/>
                <w:highlight w:val="yellow"/>
                <w:lang w:eastAsia="ar-SA"/>
              </w:rPr>
            </w:pPr>
            <w:r w:rsidRPr="00C12759">
              <w:rPr>
                <w:rFonts w:eastAsia="Times New Roman" w:cs="Arial"/>
                <w:szCs w:val="18"/>
                <w:highlight w:val="yellow"/>
                <w:lang w:eastAsia="ar-SA"/>
              </w:rPr>
              <w:t>LATE</w:t>
            </w:r>
          </w:p>
        </w:tc>
      </w:tr>
      <w:tr w:rsidR="00C12759" w:rsidRPr="00C12759" w14:paraId="41A4423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781F854" w14:textId="77777777" w:rsidR="00C12759" w:rsidRPr="00A75C05"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208B94" w14:textId="27434998" w:rsidR="00C12759" w:rsidRPr="000243DE" w:rsidRDefault="009A7C1C" w:rsidP="00C12759">
            <w:pPr>
              <w:snapToGrid w:val="0"/>
              <w:spacing w:after="0" w:line="240" w:lineRule="auto"/>
              <w:rPr>
                <w:rFonts w:eastAsia="Times New Roman" w:cs="Arial"/>
                <w:szCs w:val="18"/>
                <w:lang w:eastAsia="ar-SA"/>
              </w:rPr>
            </w:pPr>
            <w:hyperlink r:id="rId153" w:history="1">
              <w:r w:rsidR="00C12759" w:rsidRPr="00C12759">
                <w:rPr>
                  <w:rStyle w:val="Hyperlink"/>
                  <w:rFonts w:eastAsia="Times New Roman" w:cs="Arial"/>
                  <w:szCs w:val="18"/>
                  <w:lang w:eastAsia="ar-SA"/>
                </w:rPr>
                <w:t>S1-180089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B97772B" w14:textId="77777777" w:rsidR="00C12759" w:rsidRPr="000243DE"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SynchTechno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CC394A0" w14:textId="77777777" w:rsidR="00C12759" w:rsidRPr="000243DE" w:rsidRDefault="00C12759" w:rsidP="00C12759">
            <w:pPr>
              <w:snapToGrid w:val="0"/>
              <w:spacing w:after="0" w:line="240" w:lineRule="auto"/>
              <w:rPr>
                <w:rFonts w:eastAsia="Times New Roman" w:cs="Arial"/>
                <w:szCs w:val="18"/>
                <w:lang w:eastAsia="ar-SA"/>
              </w:rPr>
            </w:pPr>
            <w:r w:rsidRPr="00ED3B8A">
              <w:rPr>
                <w:rFonts w:eastAsia="Times New Roman" w:cs="Arial"/>
                <w:szCs w:val="18"/>
                <w:lang w:eastAsia="ar-SA"/>
              </w:rPr>
              <w:t>Other IMO MSPs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6297618" w14:textId="77777777" w:rsidR="00C12759" w:rsidRPr="00A75C05"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FA46ADB" w14:textId="77777777" w:rsidR="00C12759" w:rsidRPr="00C12759" w:rsidRDefault="00C12759" w:rsidP="00C12759">
            <w:pPr>
              <w:snapToGrid w:val="0"/>
              <w:spacing w:after="0" w:line="240" w:lineRule="auto"/>
              <w:rPr>
                <w:rFonts w:eastAsia="Times New Roman" w:cs="Arial"/>
                <w:szCs w:val="18"/>
                <w:highlight w:val="yellow"/>
                <w:lang w:eastAsia="ar-SA"/>
              </w:rPr>
            </w:pPr>
            <w:r w:rsidRPr="00C12759">
              <w:rPr>
                <w:rFonts w:eastAsia="Times New Roman" w:cs="Arial"/>
                <w:szCs w:val="18"/>
                <w:highlight w:val="yellow"/>
                <w:lang w:eastAsia="ar-SA"/>
              </w:rPr>
              <w:t>LATE</w:t>
            </w:r>
          </w:p>
        </w:tc>
      </w:tr>
      <w:tr w:rsidR="00C12759" w:rsidRPr="00B81C05" w14:paraId="32D17D91" w14:textId="77777777" w:rsidTr="00566480">
        <w:trPr>
          <w:trHeight w:val="141"/>
        </w:trPr>
        <w:tc>
          <w:tcPr>
            <w:tcW w:w="14499" w:type="dxa"/>
            <w:gridSpan w:val="13"/>
            <w:tcBorders>
              <w:top w:val="nil"/>
              <w:bottom w:val="single" w:sz="4" w:space="0" w:color="auto"/>
            </w:tcBorders>
            <w:shd w:val="clear" w:color="auto" w:fill="F2F2F2"/>
          </w:tcPr>
          <w:p w14:paraId="558D8FC6" w14:textId="77777777" w:rsidR="00C12759" w:rsidRPr="00B81C05" w:rsidRDefault="00C12759" w:rsidP="00C12759">
            <w:pPr>
              <w:pStyle w:val="Heading3"/>
            </w:pPr>
            <w:r>
              <w:t>HYPOS+5GSAT+MARCOM drafting session information and FS_MARCOM output</w:t>
            </w:r>
          </w:p>
        </w:tc>
      </w:tr>
      <w:tr w:rsidR="00C12759" w:rsidRPr="00C12759" w14:paraId="5CCF2A1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9CAE6F7"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80B498D" w14:textId="2592D76D" w:rsidR="00C12759" w:rsidRPr="00C12759" w:rsidRDefault="009A7C1C" w:rsidP="00C12759">
            <w:pPr>
              <w:snapToGrid w:val="0"/>
              <w:spacing w:after="0" w:line="240" w:lineRule="auto"/>
            </w:pPr>
            <w:hyperlink r:id="rId154" w:history="1">
              <w:r w:rsidR="00C12759" w:rsidRPr="00C12759">
                <w:rPr>
                  <w:rStyle w:val="Hyperlink"/>
                  <w:rFonts w:eastAsia="Times New Roman" w:cs="Arial"/>
                  <w:szCs w:val="18"/>
                  <w:lang w:eastAsia="ar-SA"/>
                </w:rPr>
                <w:t>S1-180095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4118C6E" w14:textId="77777777" w:rsidR="00C12759" w:rsidRPr="00BD7E9D" w:rsidRDefault="00C12759" w:rsidP="00C12759">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(SynchTechno)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0450226"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TR22.819v0.4.0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2702965" w14:textId="77777777" w:rsidR="00C12759" w:rsidRPr="00BD7E9D"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3F0ED5F" w14:textId="77777777" w:rsidR="00C12759" w:rsidRPr="00C12759" w:rsidRDefault="00C12759" w:rsidP="00C12759">
            <w:pPr>
              <w:snapToGrid w:val="0"/>
              <w:spacing w:after="0" w:line="240" w:lineRule="auto"/>
              <w:rPr>
                <w:rFonts w:eastAsia="Times New Roman" w:cs="Arial"/>
                <w:szCs w:val="18"/>
                <w:lang w:eastAsia="ar-SA"/>
              </w:rPr>
            </w:pPr>
          </w:p>
        </w:tc>
      </w:tr>
      <w:tr w:rsidR="00C12759" w:rsidRPr="00C12759" w14:paraId="77428D2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28F2A6C"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95B3832" w14:textId="6A477483" w:rsidR="00C12759" w:rsidRPr="00C12759" w:rsidRDefault="009A7C1C" w:rsidP="00C12759">
            <w:pPr>
              <w:snapToGrid w:val="0"/>
              <w:spacing w:after="0" w:line="240" w:lineRule="auto"/>
            </w:pPr>
            <w:hyperlink r:id="rId155" w:history="1">
              <w:r w:rsidR="00C12759" w:rsidRPr="00C12759">
                <w:rPr>
                  <w:rStyle w:val="Hyperlink"/>
                  <w:rFonts w:eastAsia="Times New Roman" w:cs="Arial"/>
                  <w:szCs w:val="18"/>
                  <w:lang w:eastAsia="ar-SA"/>
                </w:rPr>
                <w:t>S1-180090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B878A2A" w14:textId="77777777" w:rsidR="00C12759" w:rsidRPr="00BD7E9D" w:rsidRDefault="00C12759" w:rsidP="00C12759">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(SynchTechno)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9CC4957" w14:textId="77777777" w:rsidR="00C12759" w:rsidRPr="00BD7E9D"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TR22.819v0.4.0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D2697E0" w14:textId="77777777" w:rsidR="00C12759" w:rsidRPr="00BD7E9D"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C9D3D39" w14:textId="77777777" w:rsidR="00C12759" w:rsidRPr="00C12759" w:rsidRDefault="00C12759" w:rsidP="00C12759">
            <w:pPr>
              <w:snapToGrid w:val="0"/>
              <w:spacing w:after="0" w:line="240" w:lineRule="auto"/>
              <w:rPr>
                <w:rFonts w:eastAsia="Times New Roman" w:cs="Arial"/>
                <w:szCs w:val="18"/>
                <w:lang w:eastAsia="ar-SA"/>
              </w:rPr>
            </w:pPr>
          </w:p>
        </w:tc>
      </w:tr>
      <w:tr w:rsidR="00C12759" w:rsidRPr="00A75C05" w14:paraId="2F2BE02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F2EA62D"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BA9FA6B" w14:textId="3393432D" w:rsidR="00C12759" w:rsidRPr="005571B2" w:rsidRDefault="009A7C1C" w:rsidP="00C12759">
            <w:pPr>
              <w:snapToGrid w:val="0"/>
              <w:spacing w:after="0" w:line="240" w:lineRule="auto"/>
              <w:rPr>
                <w:rStyle w:val="Hyperlink"/>
                <w:rFonts w:eastAsia="Times New Roman" w:cs="Arial"/>
                <w:color w:val="auto"/>
                <w:szCs w:val="18"/>
                <w:lang w:eastAsia="ar-SA"/>
              </w:rPr>
            </w:pPr>
            <w:hyperlink r:id="rId156" w:history="1">
              <w:r w:rsidR="00C12759" w:rsidRPr="005571B2">
                <w:rPr>
                  <w:rStyle w:val="Hyperlink"/>
                  <w:rFonts w:eastAsia="Times New Roman" w:cs="Arial"/>
                  <w:szCs w:val="18"/>
                  <w:lang w:eastAsia="ar-SA"/>
                </w:rPr>
                <w:t>S1-18</w:t>
              </w:r>
              <w:r w:rsidR="005571B2" w:rsidRPr="005571B2">
                <w:rPr>
                  <w:rStyle w:val="Hyperlink"/>
                  <w:rFonts w:eastAsia="Times New Roman" w:cs="Arial"/>
                  <w:szCs w:val="18"/>
                  <w:lang w:eastAsia="ar-SA"/>
                </w:rPr>
                <w:t>0237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2F8AE31"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93F670B" w14:textId="77777777" w:rsidR="00C12759" w:rsidRPr="000C7946"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HYPOS and 5GSAT and MARCOM</w:t>
            </w:r>
            <w:r w:rsidRPr="000C7946">
              <w:rPr>
                <w:rFonts w:eastAsia="Times New Roman" w:cs="Arial"/>
                <w:szCs w:val="18"/>
                <w:lang w:eastAsia="ar-SA"/>
              </w:rPr>
              <w:t xml:space="preserve"> 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060D14A"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D49B184" w14:textId="77777777" w:rsidR="00C12759" w:rsidRPr="000C7946" w:rsidRDefault="00C12759" w:rsidP="00C12759">
            <w:pPr>
              <w:snapToGrid w:val="0"/>
              <w:spacing w:after="0" w:line="240" w:lineRule="auto"/>
              <w:rPr>
                <w:rFonts w:eastAsia="Arial Unicode MS" w:cs="Arial"/>
                <w:szCs w:val="18"/>
                <w:lang w:eastAsia="ar-SA"/>
              </w:rPr>
            </w:pPr>
          </w:p>
        </w:tc>
      </w:tr>
      <w:tr w:rsidR="00C12759" w:rsidRPr="00A75C05" w14:paraId="55A71EF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1443B06"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19927BF" w14:textId="626FF4DF" w:rsidR="00C12759" w:rsidRPr="005571B2" w:rsidRDefault="009A7C1C" w:rsidP="00C12759">
            <w:pPr>
              <w:snapToGrid w:val="0"/>
              <w:spacing w:after="0" w:line="240" w:lineRule="auto"/>
              <w:rPr>
                <w:rStyle w:val="Hyperlink"/>
                <w:rFonts w:eastAsia="Times New Roman" w:cs="Arial"/>
                <w:color w:val="auto"/>
                <w:szCs w:val="18"/>
                <w:lang w:eastAsia="ar-SA"/>
              </w:rPr>
            </w:pPr>
            <w:hyperlink r:id="rId157" w:history="1">
              <w:r w:rsidR="00C12759" w:rsidRPr="005571B2">
                <w:rPr>
                  <w:rStyle w:val="Hyperlink"/>
                  <w:rFonts w:eastAsia="Times New Roman" w:cs="Arial"/>
                  <w:szCs w:val="18"/>
                  <w:lang w:eastAsia="ar-SA"/>
                </w:rPr>
                <w:t>S1-18</w:t>
              </w:r>
              <w:r w:rsidR="005571B2" w:rsidRPr="005571B2">
                <w:rPr>
                  <w:rStyle w:val="Hyperlink"/>
                  <w:rFonts w:eastAsia="Times New Roman" w:cs="Arial"/>
                  <w:szCs w:val="18"/>
                  <w:lang w:eastAsia="ar-SA"/>
                </w:rPr>
                <w:t>0238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96D109" w14:textId="77777777" w:rsidR="00C12759" w:rsidRPr="000C7946" w:rsidRDefault="00C12759" w:rsidP="00C12759">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3DE097C" w14:textId="77777777" w:rsidR="00C12759" w:rsidRPr="000C7946" w:rsidRDefault="00C12759" w:rsidP="00C12759">
            <w:pPr>
              <w:snapToGrid w:val="0"/>
              <w:spacing w:after="0" w:line="240" w:lineRule="auto"/>
              <w:rPr>
                <w:rFonts w:eastAsia="Times New Roman" w:cs="Arial"/>
                <w:szCs w:val="18"/>
                <w:lang w:eastAsia="ar-SA"/>
              </w:rPr>
            </w:pPr>
            <w:r>
              <w:rPr>
                <w:rFonts w:eastAsia="Times New Roman" w:cs="Arial"/>
                <w:szCs w:val="18"/>
                <w:lang w:eastAsia="ar-SA"/>
              </w:rPr>
              <w:t>HYPOS and 5GSAT and MARCOM</w:t>
            </w:r>
            <w:r w:rsidRPr="000C7946">
              <w:rPr>
                <w:rFonts w:eastAsia="Times New Roman" w:cs="Arial"/>
                <w:szCs w:val="18"/>
                <w:lang w:eastAsia="ar-SA"/>
              </w:rPr>
              <w:t xml:space="preserve"> 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81E8AE6" w14:textId="77777777" w:rsidR="00C12759" w:rsidRPr="000C7946" w:rsidRDefault="00C12759" w:rsidP="00C12759">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6C383E1" w14:textId="77777777" w:rsidR="00C12759" w:rsidRPr="000C7946" w:rsidRDefault="00C12759" w:rsidP="00C12759">
            <w:pPr>
              <w:snapToGrid w:val="0"/>
              <w:spacing w:after="0" w:line="240" w:lineRule="auto"/>
              <w:rPr>
                <w:rFonts w:eastAsia="Arial Unicode MS" w:cs="Arial"/>
                <w:szCs w:val="18"/>
                <w:lang w:eastAsia="ar-SA"/>
              </w:rPr>
            </w:pPr>
          </w:p>
        </w:tc>
      </w:tr>
      <w:tr w:rsidR="004D36FE" w:rsidRPr="00B04844" w14:paraId="477DA49A" w14:textId="77777777" w:rsidTr="00566480">
        <w:trPr>
          <w:trHeight w:val="141"/>
        </w:trPr>
        <w:tc>
          <w:tcPr>
            <w:tcW w:w="14499" w:type="dxa"/>
            <w:gridSpan w:val="13"/>
            <w:tcBorders>
              <w:bottom w:val="nil"/>
            </w:tcBorders>
            <w:shd w:val="clear" w:color="auto" w:fill="F2F2F2"/>
          </w:tcPr>
          <w:p w14:paraId="41C1EBBE" w14:textId="77777777" w:rsidR="004D36FE" w:rsidRPr="00F45489" w:rsidRDefault="004D36FE" w:rsidP="004D36FE">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4D36FE" w:rsidRPr="00B04844" w14:paraId="32151B7D" w14:textId="77777777" w:rsidTr="00566480">
        <w:trPr>
          <w:trHeight w:val="141"/>
        </w:trPr>
        <w:tc>
          <w:tcPr>
            <w:tcW w:w="14499" w:type="dxa"/>
            <w:gridSpan w:val="13"/>
            <w:tcBorders>
              <w:bottom w:val="single" w:sz="4" w:space="0" w:color="auto"/>
            </w:tcBorders>
            <w:shd w:val="clear" w:color="auto" w:fill="auto"/>
          </w:tcPr>
          <w:p w14:paraId="3A2073D9"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A0925C0"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22.833v0.4.0</w:t>
            </w:r>
          </w:p>
          <w:p w14:paraId="1BF9E908"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D6D86CF"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4DD9A829" w14:textId="77777777" w:rsidR="004D36FE" w:rsidRPr="004070E3" w:rsidRDefault="004D36FE" w:rsidP="004D36FE">
            <w:pPr>
              <w:suppressAutoHyphens/>
              <w:spacing w:after="0" w:line="240" w:lineRule="auto"/>
              <w:rPr>
                <w:rFonts w:eastAsia="Arial Unicode MS" w:cs="Arial"/>
                <w:i/>
                <w:szCs w:val="18"/>
                <w:lang w:eastAsia="ar-SA"/>
              </w:rPr>
            </w:pPr>
          </w:p>
        </w:tc>
      </w:tr>
      <w:tr w:rsidR="00262921" w:rsidRPr="00262921" w14:paraId="13DF257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329EC53"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A5C16ED" w14:textId="18C89783" w:rsidR="00262921" w:rsidRPr="00262921" w:rsidRDefault="009A7C1C" w:rsidP="00262921">
            <w:pPr>
              <w:snapToGrid w:val="0"/>
              <w:spacing w:after="0" w:line="240" w:lineRule="auto"/>
              <w:rPr>
                <w:rFonts w:eastAsia="Times New Roman" w:cs="Arial"/>
                <w:szCs w:val="18"/>
                <w:lang w:eastAsia="ar-SA"/>
              </w:rPr>
            </w:pPr>
            <w:hyperlink r:id="rId158" w:history="1">
              <w:r w:rsidR="00262921" w:rsidRPr="00262921">
                <w:rPr>
                  <w:rStyle w:val="Hyperlink"/>
                  <w:rFonts w:eastAsia="Times New Roman" w:cs="Arial"/>
                  <w:szCs w:val="18"/>
                  <w:lang w:eastAsia="ar-SA"/>
                </w:rPr>
                <w:t>S1-180015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9E855B8"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ZTE Corporation, China Telecom, CATT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2D4299"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eLESTR Overview Section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0609763" w14:textId="57B706EE"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49C8675"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099DFCB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2AD6D2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241FF24" w14:textId="5E9E7DC1" w:rsidR="00262921" w:rsidRPr="000243DE" w:rsidRDefault="009A7C1C" w:rsidP="00262921">
            <w:pPr>
              <w:snapToGrid w:val="0"/>
              <w:spacing w:after="0" w:line="240" w:lineRule="auto"/>
              <w:rPr>
                <w:rFonts w:eastAsia="Times New Roman" w:cs="Arial"/>
                <w:szCs w:val="18"/>
                <w:lang w:eastAsia="ar-SA"/>
              </w:rPr>
            </w:pPr>
            <w:hyperlink r:id="rId159" w:history="1">
              <w:r w:rsidR="00262921" w:rsidRPr="00262921">
                <w:rPr>
                  <w:rStyle w:val="Hyperlink"/>
                  <w:rFonts w:cs="Arial"/>
                </w:rPr>
                <w:t>S1-180016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8E5A693"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ZTE Corporation, China Telecom, CATT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D342C78"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eLESTR Section 3 and editorial revision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59AEAFC"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33594E6" w14:textId="77777777" w:rsidR="00262921" w:rsidRPr="000243DE" w:rsidRDefault="00262921" w:rsidP="00262921">
            <w:pPr>
              <w:snapToGrid w:val="0"/>
              <w:spacing w:after="0" w:line="240" w:lineRule="auto"/>
              <w:rPr>
                <w:rFonts w:eastAsia="Times New Roman" w:cs="Arial"/>
                <w:szCs w:val="18"/>
                <w:lang w:eastAsia="ar-SA"/>
              </w:rPr>
            </w:pPr>
          </w:p>
        </w:tc>
      </w:tr>
      <w:tr w:rsidR="00262921" w:rsidRPr="00262921" w14:paraId="54DCDDF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CF5DFEA"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F9BD425" w14:textId="472C50F5" w:rsidR="00262921" w:rsidRPr="000243DE" w:rsidRDefault="009A7C1C" w:rsidP="00262921">
            <w:pPr>
              <w:snapToGrid w:val="0"/>
              <w:spacing w:after="0" w:line="240" w:lineRule="auto"/>
              <w:rPr>
                <w:rFonts w:eastAsia="Times New Roman" w:cs="Arial"/>
                <w:szCs w:val="18"/>
                <w:lang w:eastAsia="ar-SA"/>
              </w:rPr>
            </w:pPr>
            <w:hyperlink r:id="rId160" w:history="1">
              <w:r w:rsidR="00262921" w:rsidRPr="00262921">
                <w:rPr>
                  <w:rStyle w:val="Hyperlink"/>
                  <w:rFonts w:cs="Arial"/>
                </w:rPr>
                <w:t>S1-180030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8267BDD"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 xml:space="preserve">CATT, China Telecom, ZTE </w:t>
            </w:r>
            <w:r w:rsidRPr="00EA747C">
              <w:rPr>
                <w:rFonts w:eastAsia="Times New Roman" w:cs="Arial"/>
                <w:szCs w:val="18"/>
                <w:lang w:eastAsia="ar-SA"/>
              </w:rPr>
              <w:t>Corporation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76AA0C1"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 xml:space="preserve">The </w:t>
            </w:r>
            <w:r w:rsidRPr="00EA747C">
              <w:rPr>
                <w:rFonts w:eastAsia="Times New Roman" w:cs="Arial"/>
                <w:szCs w:val="18"/>
                <w:lang w:eastAsia="ar-SA"/>
              </w:rPr>
              <w:t>requirement</w:t>
            </w:r>
            <w:r w:rsidRPr="00EA747C">
              <w:rPr>
                <w:rFonts w:eastAsia="Times New Roman" w:cs="Arial" w:hint="eastAsia"/>
                <w:szCs w:val="18"/>
                <w:lang w:eastAsia="ar-SA"/>
              </w:rPr>
              <w:t>s for eLESTR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0A5F34B"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9733C4A" w14:textId="77777777" w:rsidR="00262921" w:rsidRPr="000243DE" w:rsidRDefault="00262921" w:rsidP="00262921">
            <w:pPr>
              <w:snapToGrid w:val="0"/>
              <w:spacing w:after="0" w:line="240" w:lineRule="auto"/>
              <w:rPr>
                <w:rFonts w:eastAsia="Times New Roman" w:cs="Arial"/>
                <w:szCs w:val="18"/>
                <w:lang w:eastAsia="ar-SA"/>
              </w:rPr>
            </w:pPr>
          </w:p>
        </w:tc>
      </w:tr>
      <w:tr w:rsidR="00262921" w:rsidRPr="00262921" w14:paraId="2089186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83D291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D5D828A" w14:textId="3B95CE96" w:rsidR="00262921" w:rsidRPr="000243DE" w:rsidRDefault="009A7C1C" w:rsidP="00262921">
            <w:pPr>
              <w:snapToGrid w:val="0"/>
              <w:spacing w:after="0" w:line="240" w:lineRule="auto"/>
              <w:rPr>
                <w:rFonts w:eastAsia="Times New Roman" w:cs="Arial"/>
                <w:szCs w:val="18"/>
                <w:lang w:eastAsia="ar-SA"/>
              </w:rPr>
            </w:pPr>
            <w:hyperlink r:id="rId161" w:history="1">
              <w:r w:rsidR="00262921" w:rsidRPr="00262921">
                <w:rPr>
                  <w:rStyle w:val="Hyperlink"/>
                  <w:rFonts w:cs="Arial"/>
                </w:rPr>
                <w:t>S1-180031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765AA4C"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 xml:space="preserve">CATT, China Telecom, ZTE </w:t>
            </w:r>
            <w:r w:rsidRPr="00EA747C">
              <w:rPr>
                <w:rFonts w:eastAsia="Times New Roman" w:cs="Arial"/>
                <w:szCs w:val="18"/>
                <w:lang w:eastAsia="ar-SA"/>
              </w:rPr>
              <w:t>Corporation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242E800"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The charging requirements for eLESTR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BCAF8ED"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4BC8D65" w14:textId="77777777" w:rsidR="00262921" w:rsidRPr="000243DE" w:rsidRDefault="00262921" w:rsidP="00262921">
            <w:pPr>
              <w:snapToGrid w:val="0"/>
              <w:spacing w:after="0" w:line="240" w:lineRule="auto"/>
              <w:rPr>
                <w:rFonts w:eastAsia="Times New Roman" w:cs="Arial"/>
                <w:szCs w:val="18"/>
                <w:lang w:eastAsia="ar-SA"/>
              </w:rPr>
            </w:pPr>
          </w:p>
        </w:tc>
      </w:tr>
      <w:tr w:rsidR="00262921" w:rsidRPr="00262921" w14:paraId="59E4C67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679466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58E1530" w14:textId="6464471F" w:rsidR="00262921" w:rsidRPr="000243DE" w:rsidRDefault="009A7C1C" w:rsidP="00262921">
            <w:pPr>
              <w:snapToGrid w:val="0"/>
              <w:spacing w:after="0" w:line="240" w:lineRule="auto"/>
              <w:rPr>
                <w:rFonts w:eastAsia="Times New Roman" w:cs="Arial"/>
                <w:szCs w:val="18"/>
                <w:lang w:eastAsia="ar-SA"/>
              </w:rPr>
            </w:pPr>
            <w:hyperlink r:id="rId162" w:history="1">
              <w:r w:rsidR="00262921" w:rsidRPr="00262921">
                <w:rPr>
                  <w:rStyle w:val="Hyperlink"/>
                  <w:rFonts w:cs="Arial"/>
                </w:rPr>
                <w:t>S1-180103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6CFA862"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 xml:space="preserve">China Telecom, CATT, ZTE </w:t>
            </w:r>
            <w:r w:rsidRPr="00EA747C">
              <w:rPr>
                <w:rFonts w:eastAsia="Times New Roman" w:cs="Arial"/>
                <w:szCs w:val="18"/>
                <w:lang w:eastAsia="ar-SA"/>
              </w:rPr>
              <w:t>Corporation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77B7832" w14:textId="77777777" w:rsidR="00262921" w:rsidRPr="000243DE" w:rsidRDefault="00262921" w:rsidP="00262921">
            <w:pPr>
              <w:snapToGrid w:val="0"/>
              <w:spacing w:after="0" w:line="240" w:lineRule="auto"/>
              <w:rPr>
                <w:rFonts w:eastAsia="Times New Roman" w:cs="Arial"/>
                <w:szCs w:val="18"/>
                <w:lang w:eastAsia="ar-SA"/>
              </w:rPr>
            </w:pPr>
            <w:r w:rsidRPr="00EA747C">
              <w:rPr>
                <w:rFonts w:eastAsia="Times New Roman" w:cs="Arial" w:hint="eastAsia"/>
                <w:szCs w:val="18"/>
                <w:lang w:eastAsia="ar-SA"/>
              </w:rPr>
              <w:t xml:space="preserve">The </w:t>
            </w:r>
            <w:r w:rsidRPr="00EA747C">
              <w:rPr>
                <w:rFonts w:eastAsia="Times New Roman" w:cs="Arial"/>
                <w:szCs w:val="18"/>
                <w:lang w:eastAsia="ar-SA"/>
              </w:rPr>
              <w:t>conclusion and recommendations</w:t>
            </w:r>
            <w:r w:rsidRPr="00EA747C">
              <w:rPr>
                <w:rFonts w:eastAsia="Times New Roman" w:cs="Arial" w:hint="eastAsia"/>
                <w:szCs w:val="18"/>
                <w:lang w:eastAsia="ar-SA"/>
              </w:rPr>
              <w:t xml:space="preserve"> for eLESTR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6BEB94F"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DD7C671" w14:textId="77777777" w:rsidR="00262921" w:rsidRPr="000243DE" w:rsidRDefault="00262921" w:rsidP="00262921">
            <w:pPr>
              <w:snapToGrid w:val="0"/>
              <w:spacing w:after="0" w:line="240" w:lineRule="auto"/>
              <w:rPr>
                <w:rFonts w:eastAsia="Times New Roman" w:cs="Arial"/>
                <w:szCs w:val="18"/>
                <w:lang w:eastAsia="ar-SA"/>
              </w:rPr>
            </w:pPr>
          </w:p>
        </w:tc>
      </w:tr>
      <w:tr w:rsidR="00262921" w:rsidRPr="00B81C05" w14:paraId="46C36305" w14:textId="77777777" w:rsidTr="00566480">
        <w:trPr>
          <w:trHeight w:val="141"/>
        </w:trPr>
        <w:tc>
          <w:tcPr>
            <w:tcW w:w="14499" w:type="dxa"/>
            <w:gridSpan w:val="13"/>
            <w:tcBorders>
              <w:top w:val="nil"/>
              <w:bottom w:val="single" w:sz="4" w:space="0" w:color="auto"/>
            </w:tcBorders>
            <w:shd w:val="clear" w:color="auto" w:fill="F2F2F2"/>
          </w:tcPr>
          <w:p w14:paraId="389EFFAD" w14:textId="77777777" w:rsidR="00262921" w:rsidRPr="00B81C05" w:rsidRDefault="00262921" w:rsidP="00262921">
            <w:pPr>
              <w:pStyle w:val="Heading3"/>
              <w:numPr>
                <w:ilvl w:val="2"/>
                <w:numId w:val="1"/>
              </w:numPr>
              <w:tabs>
                <w:tab w:val="left" w:pos="567"/>
              </w:tabs>
              <w:ind w:right="0"/>
            </w:pPr>
            <w:r w:rsidRPr="00C772D8">
              <w:t xml:space="preserve">enIMS+5GMSG+eLESTR </w:t>
            </w:r>
            <w:r>
              <w:t>drafting session information and FS_eLESTR output</w:t>
            </w:r>
          </w:p>
        </w:tc>
      </w:tr>
      <w:tr w:rsidR="00262921" w:rsidRPr="00A75C05" w14:paraId="65220AA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0BA821E"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E1EA7CB" w14:textId="0C65B85D" w:rsidR="00262921" w:rsidRPr="005571B2" w:rsidRDefault="009A7C1C" w:rsidP="00262921">
            <w:pPr>
              <w:snapToGrid w:val="0"/>
              <w:spacing w:after="0" w:line="240" w:lineRule="auto"/>
              <w:rPr>
                <w:rStyle w:val="Hyperlink"/>
                <w:rFonts w:eastAsia="Times New Roman" w:cs="Arial"/>
                <w:color w:val="auto"/>
                <w:szCs w:val="18"/>
                <w:lang w:eastAsia="ar-SA"/>
              </w:rPr>
            </w:pPr>
            <w:hyperlink r:id="rId163" w:history="1">
              <w:r w:rsidR="00262921" w:rsidRPr="005571B2">
                <w:rPr>
                  <w:rStyle w:val="Hyperlink"/>
                  <w:rFonts w:cs="Arial"/>
                </w:rPr>
                <w:t>S1-18</w:t>
              </w:r>
              <w:r w:rsidR="005571B2" w:rsidRPr="005571B2">
                <w:rPr>
                  <w:rStyle w:val="Hyperlink"/>
                  <w:rFonts w:cs="Arial"/>
                </w:rPr>
                <w:t>0239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917E9FE"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578878B"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TR22.833v0.5.0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BF4CA45"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9008CB0" w14:textId="77777777" w:rsidR="00262921" w:rsidRPr="00BD7E9D" w:rsidRDefault="00262921" w:rsidP="00262921">
            <w:pPr>
              <w:snapToGrid w:val="0"/>
              <w:spacing w:after="0" w:line="240" w:lineRule="auto"/>
              <w:rPr>
                <w:rFonts w:eastAsia="Arial Unicode MS" w:cs="Arial"/>
                <w:szCs w:val="18"/>
                <w:lang w:eastAsia="ar-SA"/>
              </w:rPr>
            </w:pPr>
          </w:p>
        </w:tc>
      </w:tr>
      <w:tr w:rsidR="00262921" w:rsidRPr="00A75C05" w14:paraId="07E4673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600D81A"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96F594D" w14:textId="793AE16C" w:rsidR="00262921" w:rsidRPr="005571B2" w:rsidRDefault="009A7C1C" w:rsidP="00262921">
            <w:pPr>
              <w:snapToGrid w:val="0"/>
              <w:spacing w:after="0" w:line="240" w:lineRule="auto"/>
              <w:rPr>
                <w:rStyle w:val="Hyperlink"/>
                <w:rFonts w:eastAsia="Times New Roman" w:cs="Arial"/>
                <w:color w:val="auto"/>
                <w:szCs w:val="18"/>
                <w:lang w:eastAsia="ar-SA"/>
              </w:rPr>
            </w:pPr>
            <w:hyperlink r:id="rId164" w:history="1">
              <w:r w:rsidR="00262921" w:rsidRPr="005571B2">
                <w:rPr>
                  <w:rStyle w:val="Hyperlink"/>
                  <w:rFonts w:cs="Arial"/>
                </w:rPr>
                <w:t>S1-18</w:t>
              </w:r>
              <w:r w:rsidR="005571B2" w:rsidRPr="005571B2">
                <w:rPr>
                  <w:rStyle w:val="Hyperlink"/>
                  <w:rFonts w:cs="Arial"/>
                </w:rPr>
                <w:t>0240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FC1C27A"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74EA48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TR22.833v0.5.0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0B9414"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A3CC1D1" w14:textId="77777777" w:rsidR="00262921" w:rsidRPr="00BD7E9D" w:rsidRDefault="00262921" w:rsidP="00262921">
            <w:pPr>
              <w:snapToGrid w:val="0"/>
              <w:spacing w:after="0" w:line="240" w:lineRule="auto"/>
              <w:rPr>
                <w:rFonts w:eastAsia="Arial Unicode MS" w:cs="Arial"/>
                <w:szCs w:val="18"/>
                <w:lang w:eastAsia="ar-SA"/>
              </w:rPr>
            </w:pPr>
          </w:p>
        </w:tc>
      </w:tr>
      <w:tr w:rsidR="00262921" w:rsidRPr="00A75C05" w14:paraId="3E0FA06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0576471"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3B5323F" w14:textId="0ECE4B9E" w:rsidR="00262921" w:rsidRPr="005571B2" w:rsidRDefault="009A7C1C" w:rsidP="00262921">
            <w:pPr>
              <w:snapToGrid w:val="0"/>
              <w:spacing w:after="0" w:line="240" w:lineRule="auto"/>
              <w:rPr>
                <w:rStyle w:val="Hyperlink"/>
                <w:rFonts w:eastAsia="Times New Roman" w:cs="Arial"/>
                <w:color w:val="auto"/>
                <w:szCs w:val="18"/>
                <w:lang w:eastAsia="ar-SA"/>
              </w:rPr>
            </w:pPr>
            <w:hyperlink r:id="rId165" w:history="1">
              <w:r w:rsidR="00262921" w:rsidRPr="005571B2">
                <w:rPr>
                  <w:rStyle w:val="Hyperlink"/>
                  <w:rFonts w:eastAsia="Times New Roman" w:cs="Arial"/>
                  <w:szCs w:val="18"/>
                  <w:lang w:eastAsia="ar-SA"/>
                </w:rPr>
                <w:t>S1-18</w:t>
              </w:r>
              <w:r w:rsidR="005571B2" w:rsidRPr="005571B2">
                <w:rPr>
                  <w:rStyle w:val="Hyperlink"/>
                  <w:rFonts w:eastAsia="Times New Roman" w:cs="Arial"/>
                  <w:szCs w:val="18"/>
                  <w:lang w:eastAsia="ar-SA"/>
                </w:rPr>
                <w:t>0241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95563A5"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BDC72BA" w14:textId="77777777" w:rsidR="00262921" w:rsidRPr="000C7946"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enIMS and 5GMSG and </w:t>
            </w:r>
            <w:r w:rsidRPr="00C772D8">
              <w:rPr>
                <w:rFonts w:eastAsia="Times New Roman" w:cs="Arial"/>
                <w:szCs w:val="18"/>
                <w:lang w:eastAsia="ar-SA"/>
              </w:rPr>
              <w:t xml:space="preserve">eLESTR </w:t>
            </w:r>
            <w:r w:rsidRPr="000C7946">
              <w:rPr>
                <w:rFonts w:eastAsia="Times New Roman" w:cs="Arial"/>
                <w:szCs w:val="18"/>
                <w:lang w:eastAsia="ar-SA"/>
              </w:rPr>
              <w:t>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32A35D7" w14:textId="77777777" w:rsidR="00262921" w:rsidRPr="000C7946"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5606500" w14:textId="77777777" w:rsidR="00262921" w:rsidRPr="000C7946" w:rsidRDefault="00262921" w:rsidP="00262921">
            <w:pPr>
              <w:snapToGrid w:val="0"/>
              <w:spacing w:after="0" w:line="240" w:lineRule="auto"/>
              <w:rPr>
                <w:rFonts w:eastAsia="Arial Unicode MS" w:cs="Arial"/>
                <w:szCs w:val="18"/>
                <w:lang w:eastAsia="ar-SA"/>
              </w:rPr>
            </w:pPr>
          </w:p>
        </w:tc>
      </w:tr>
      <w:tr w:rsidR="00262921" w:rsidRPr="00A75C05" w14:paraId="0FD52B2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88A0687"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2296B31" w14:textId="20BB54A6" w:rsidR="00262921" w:rsidRPr="005571B2" w:rsidRDefault="009A7C1C" w:rsidP="00262921">
            <w:pPr>
              <w:snapToGrid w:val="0"/>
              <w:spacing w:after="0" w:line="240" w:lineRule="auto"/>
              <w:rPr>
                <w:rStyle w:val="Hyperlink"/>
                <w:rFonts w:eastAsia="Times New Roman" w:cs="Arial"/>
                <w:color w:val="auto"/>
                <w:szCs w:val="18"/>
                <w:lang w:eastAsia="ar-SA"/>
              </w:rPr>
            </w:pPr>
            <w:hyperlink r:id="rId166" w:history="1">
              <w:r w:rsidR="00262921" w:rsidRPr="005571B2">
                <w:rPr>
                  <w:rStyle w:val="Hyperlink"/>
                  <w:rFonts w:eastAsia="Times New Roman" w:cs="Arial"/>
                  <w:szCs w:val="18"/>
                  <w:lang w:eastAsia="ar-SA"/>
                </w:rPr>
                <w:t>S1-18</w:t>
              </w:r>
              <w:r w:rsidR="005571B2" w:rsidRPr="005571B2">
                <w:rPr>
                  <w:rStyle w:val="Hyperlink"/>
                  <w:rFonts w:eastAsia="Times New Roman" w:cs="Arial"/>
                  <w:szCs w:val="18"/>
                  <w:lang w:eastAsia="ar-SA"/>
                </w:rPr>
                <w:t>0242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A022445"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F36535D" w14:textId="77777777" w:rsidR="00262921" w:rsidRPr="000C7946"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enIMS and 5GMSG and </w:t>
            </w:r>
            <w:r w:rsidRPr="00C772D8">
              <w:rPr>
                <w:rFonts w:eastAsia="Times New Roman" w:cs="Arial"/>
                <w:szCs w:val="18"/>
                <w:lang w:eastAsia="ar-SA"/>
              </w:rPr>
              <w:t xml:space="preserve">eLESTR </w:t>
            </w:r>
            <w:r w:rsidRPr="000C7946">
              <w:rPr>
                <w:rFonts w:eastAsia="Times New Roman" w:cs="Arial"/>
                <w:szCs w:val="18"/>
                <w:lang w:eastAsia="ar-SA"/>
              </w:rPr>
              <w:t>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22910FF" w14:textId="77777777" w:rsidR="00262921" w:rsidRPr="000C7946"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C7DC401" w14:textId="77777777" w:rsidR="00262921" w:rsidRPr="000C7946" w:rsidRDefault="00262921" w:rsidP="00262921">
            <w:pPr>
              <w:snapToGrid w:val="0"/>
              <w:spacing w:after="0" w:line="240" w:lineRule="auto"/>
              <w:rPr>
                <w:rFonts w:eastAsia="Arial Unicode MS" w:cs="Arial"/>
                <w:szCs w:val="18"/>
                <w:lang w:eastAsia="ar-SA"/>
              </w:rPr>
            </w:pPr>
          </w:p>
        </w:tc>
      </w:tr>
      <w:tr w:rsidR="004D36FE" w:rsidRPr="00B04844" w14:paraId="32C43633" w14:textId="77777777" w:rsidTr="00566480">
        <w:trPr>
          <w:trHeight w:val="141"/>
        </w:trPr>
        <w:tc>
          <w:tcPr>
            <w:tcW w:w="14499" w:type="dxa"/>
            <w:gridSpan w:val="13"/>
            <w:tcBorders>
              <w:bottom w:val="nil"/>
            </w:tcBorders>
            <w:shd w:val="clear" w:color="auto" w:fill="F2F2F2"/>
          </w:tcPr>
          <w:p w14:paraId="6ECC6825" w14:textId="77777777" w:rsidR="004D36FE" w:rsidRPr="00F45489" w:rsidRDefault="004D36FE" w:rsidP="004D36FE">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4D36FE" w:rsidRPr="00B04844" w14:paraId="21E6365D" w14:textId="77777777" w:rsidTr="00566480">
        <w:trPr>
          <w:trHeight w:val="141"/>
        </w:trPr>
        <w:tc>
          <w:tcPr>
            <w:tcW w:w="14499" w:type="dxa"/>
            <w:gridSpan w:val="13"/>
            <w:tcBorders>
              <w:bottom w:val="single" w:sz="4" w:space="0" w:color="auto"/>
            </w:tcBorders>
            <w:shd w:val="clear" w:color="auto" w:fill="auto"/>
          </w:tcPr>
          <w:p w14:paraId="2C600597"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AC33B22"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22.804v1.0.0</w:t>
            </w:r>
          </w:p>
          <w:p w14:paraId="2EC079EB"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2911FBDF"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14:paraId="31F86923" w14:textId="77777777" w:rsidR="004D36FE" w:rsidRPr="004070E3" w:rsidRDefault="004D36FE" w:rsidP="004D36FE">
            <w:pPr>
              <w:suppressAutoHyphens/>
              <w:spacing w:after="0" w:line="240" w:lineRule="auto"/>
              <w:rPr>
                <w:rFonts w:eastAsia="Arial Unicode MS" w:cs="Arial"/>
                <w:i/>
                <w:szCs w:val="18"/>
                <w:lang w:eastAsia="ar-SA"/>
              </w:rPr>
            </w:pPr>
          </w:p>
        </w:tc>
      </w:tr>
      <w:tr w:rsidR="00262921" w:rsidRPr="00262921" w14:paraId="31DC08F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6CC2902"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14E0D4B" w14:textId="17D8A24E" w:rsidR="00262921" w:rsidRPr="00262921" w:rsidRDefault="009A7C1C" w:rsidP="00262921">
            <w:pPr>
              <w:snapToGrid w:val="0"/>
              <w:spacing w:after="0" w:line="240" w:lineRule="auto"/>
              <w:rPr>
                <w:rFonts w:eastAsia="Times New Roman" w:cs="Arial"/>
                <w:szCs w:val="18"/>
                <w:lang w:eastAsia="ar-SA"/>
              </w:rPr>
            </w:pPr>
            <w:hyperlink r:id="rId167" w:history="1">
              <w:r w:rsidR="00262921" w:rsidRPr="00262921">
                <w:rPr>
                  <w:rStyle w:val="Hyperlink"/>
                  <w:rFonts w:eastAsia="Times New Roman" w:cs="Arial"/>
                  <w:szCs w:val="18"/>
                  <w:lang w:eastAsia="ar-SA"/>
                </w:rPr>
                <w:t>S1-180125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A60A85F"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Siemens AG,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9283234"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 update of security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61AF219" w14:textId="4B9163AF"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2C670A4"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2E27846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150A6D9"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E1DB8BB" w14:textId="2B8776AF" w:rsidR="00262921" w:rsidRPr="00D2256A" w:rsidRDefault="009A7C1C" w:rsidP="00262921">
            <w:pPr>
              <w:snapToGrid w:val="0"/>
              <w:spacing w:after="0" w:line="240" w:lineRule="auto"/>
              <w:rPr>
                <w:rFonts w:eastAsia="Times New Roman" w:cs="Arial"/>
                <w:szCs w:val="18"/>
                <w:lang w:eastAsia="ar-SA"/>
              </w:rPr>
            </w:pPr>
            <w:hyperlink r:id="rId168" w:history="1">
              <w:r w:rsidR="00262921" w:rsidRPr="00262921">
                <w:rPr>
                  <w:rStyle w:val="Hyperlink"/>
                  <w:rFonts w:eastAsia="Times New Roman" w:cs="Arial"/>
                  <w:szCs w:val="18"/>
                  <w:lang w:eastAsia="ar-SA"/>
                </w:rPr>
                <w:t>S1-180108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544DF57"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Siemens AG, Nokia, 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E38B465"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 deployment for automation in vertical domains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06D4B7A"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BF5576C"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B04844" w14:paraId="69EA6F0A" w14:textId="77777777" w:rsidTr="00517FBA">
        <w:trPr>
          <w:trHeight w:val="293"/>
        </w:trPr>
        <w:tc>
          <w:tcPr>
            <w:tcW w:w="14499" w:type="dxa"/>
            <w:gridSpan w:val="13"/>
            <w:tcBorders>
              <w:bottom w:val="single" w:sz="4" w:space="0" w:color="auto"/>
            </w:tcBorders>
            <w:shd w:val="clear" w:color="auto" w:fill="F2F2F2"/>
          </w:tcPr>
          <w:p w14:paraId="3D0E5548" w14:textId="77777777" w:rsidR="00262921" w:rsidRPr="00F45489" w:rsidRDefault="00262921" w:rsidP="0026292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Updates of existing use cases</w:t>
            </w:r>
          </w:p>
        </w:tc>
      </w:tr>
      <w:tr w:rsidR="00262921" w:rsidRPr="00262921" w14:paraId="3353B0C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61B2C233"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21D10A20" w14:textId="60F20CB2" w:rsidR="00262921" w:rsidRPr="00517FBA" w:rsidRDefault="009A7C1C" w:rsidP="00262921">
            <w:pPr>
              <w:snapToGrid w:val="0"/>
              <w:spacing w:after="0" w:line="240" w:lineRule="auto"/>
              <w:rPr>
                <w:rFonts w:eastAsia="Times New Roman" w:cs="Arial"/>
                <w:szCs w:val="18"/>
                <w:lang w:eastAsia="ar-SA"/>
              </w:rPr>
            </w:pPr>
            <w:hyperlink r:id="rId169" w:history="1">
              <w:r w:rsidR="00262921" w:rsidRPr="008850AF">
                <w:rPr>
                  <w:rStyle w:val="Hyperlink"/>
                  <w:rFonts w:eastAsia="Times New Roman" w:cs="Arial"/>
                  <w:szCs w:val="18"/>
                  <w:lang w:eastAsia="ar-SA"/>
                </w:rPr>
                <w:t>S1-180135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6B7E412B"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6596FCC4"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update of Annex A_2 survival time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6C6BC5A4" w14:textId="54F5141C" w:rsidR="00262921"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Revised to S1-180276</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7D8A07A1" w14:textId="77777777" w:rsidR="00262921" w:rsidRPr="00517FBA" w:rsidRDefault="00262921" w:rsidP="00262921">
            <w:pPr>
              <w:snapToGrid w:val="0"/>
              <w:spacing w:after="0" w:line="240" w:lineRule="auto"/>
              <w:rPr>
                <w:rFonts w:eastAsia="Times New Roman" w:cs="Arial"/>
                <w:szCs w:val="18"/>
                <w:lang w:eastAsia="ar-SA"/>
              </w:rPr>
            </w:pPr>
          </w:p>
        </w:tc>
      </w:tr>
      <w:tr w:rsidR="00517FBA" w:rsidRPr="00262921" w14:paraId="0EFE846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EB2EDEB" w14:textId="75E8690A"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15E220A" w14:textId="5E11E296" w:rsidR="00517FBA" w:rsidRPr="00517FBA" w:rsidRDefault="009A7C1C" w:rsidP="00262921">
            <w:pPr>
              <w:snapToGrid w:val="0"/>
              <w:spacing w:after="0" w:line="240" w:lineRule="auto"/>
            </w:pPr>
            <w:hyperlink r:id="rId170" w:history="1">
              <w:r w:rsidR="00517FBA" w:rsidRPr="008850AF">
                <w:rPr>
                  <w:rStyle w:val="Hyperlink"/>
                  <w:rFonts w:cs="Arial"/>
                </w:rPr>
                <w:t>S1-180276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34CD963" w14:textId="4969F020"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63C7943" w14:textId="002DC895"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update of Annex A_2 survival time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904F86D" w14:textId="77777777" w:rsidR="00517FBA" w:rsidRPr="00517FBA" w:rsidRDefault="00517FBA"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EBB3575" w14:textId="552A0E0D"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Revision of S1-180135.</w:t>
            </w:r>
          </w:p>
        </w:tc>
      </w:tr>
      <w:tr w:rsidR="00262921" w:rsidRPr="00262921" w14:paraId="7E8790D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CB1EE41"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10E0848" w14:textId="3ABE6C02" w:rsidR="00262921" w:rsidRPr="00D2256A" w:rsidRDefault="009A7C1C" w:rsidP="00262921">
            <w:pPr>
              <w:snapToGrid w:val="0"/>
              <w:spacing w:after="0" w:line="240" w:lineRule="auto"/>
              <w:rPr>
                <w:rFonts w:eastAsia="Times New Roman" w:cs="Arial"/>
                <w:szCs w:val="18"/>
                <w:lang w:eastAsia="ar-SA"/>
              </w:rPr>
            </w:pPr>
            <w:hyperlink r:id="rId171" w:history="1">
              <w:r w:rsidR="00262921" w:rsidRPr="00262921">
                <w:rPr>
                  <w:rStyle w:val="Hyperlink"/>
                  <w:rFonts w:eastAsia="Times New Roman" w:cs="Arial"/>
                  <w:szCs w:val="18"/>
                  <w:lang w:eastAsia="ar-SA"/>
                </w:rPr>
                <w:t>S1-180140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26095BC" w14:textId="77777777" w:rsidR="00262921" w:rsidRPr="00D2256A" w:rsidRDefault="00262921" w:rsidP="00262921">
            <w:pPr>
              <w:snapToGrid w:val="0"/>
              <w:spacing w:after="0" w:line="240" w:lineRule="auto"/>
              <w:rPr>
                <w:rFonts w:eastAsia="Times New Roman" w:cs="Arial"/>
                <w:szCs w:val="18"/>
                <w:lang w:eastAsia="ar-SA"/>
              </w:rPr>
            </w:pPr>
            <w:r w:rsidRPr="009E1CAA">
              <w:rPr>
                <w:rFonts w:eastAsia="Times New Roman" w:cs="Arial"/>
                <w:szCs w:val="18"/>
                <w:lang w:eastAsia="ar-SA"/>
              </w:rPr>
              <w:t>Nokia, Nokia Shanghai Bell, Siemens, Qualcomm Inc.</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E5D367F"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FS_CAV deployment cleanup</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90080E0"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35CE9F0"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2E4D77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1CCCDE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904783B" w14:textId="3D909849" w:rsidR="00262921" w:rsidRPr="00D2256A" w:rsidRDefault="009A7C1C" w:rsidP="00262921">
            <w:pPr>
              <w:snapToGrid w:val="0"/>
              <w:spacing w:after="0" w:line="240" w:lineRule="auto"/>
              <w:rPr>
                <w:rFonts w:eastAsia="Times New Roman" w:cs="Arial"/>
                <w:szCs w:val="18"/>
                <w:lang w:eastAsia="ar-SA"/>
              </w:rPr>
            </w:pPr>
            <w:hyperlink r:id="rId172" w:history="1">
              <w:r w:rsidR="00262921" w:rsidRPr="00262921">
                <w:rPr>
                  <w:rStyle w:val="Hyperlink"/>
                  <w:rFonts w:eastAsia="Times New Roman" w:cs="Arial"/>
                  <w:szCs w:val="18"/>
                  <w:lang w:eastAsia="ar-SA"/>
                </w:rPr>
                <w:t>S1-180195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B852A53"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EB5A984"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 editorial clean-up of challenges and requirements in clause 5</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A34EDFE"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B9AF63A"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4ED2CC6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02A427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44104B" w14:textId="2C7ACCC8" w:rsidR="00262921" w:rsidRPr="00D2256A" w:rsidRDefault="009A7C1C" w:rsidP="00262921">
            <w:pPr>
              <w:snapToGrid w:val="0"/>
              <w:spacing w:after="0" w:line="240" w:lineRule="auto"/>
              <w:rPr>
                <w:rFonts w:eastAsia="Times New Roman" w:cs="Arial"/>
                <w:szCs w:val="18"/>
                <w:lang w:eastAsia="ar-SA"/>
              </w:rPr>
            </w:pPr>
            <w:hyperlink r:id="rId173" w:history="1">
              <w:r w:rsidR="00262921" w:rsidRPr="00262921">
                <w:rPr>
                  <w:rStyle w:val="Hyperlink"/>
                  <w:rFonts w:eastAsia="Times New Roman" w:cs="Arial"/>
                  <w:szCs w:val="18"/>
                  <w:lang w:eastAsia="ar-SA"/>
                </w:rPr>
                <w:t>S1-180042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E31D0E8" w14:textId="77777777" w:rsidR="00262921" w:rsidRPr="00D2256A" w:rsidRDefault="00262921" w:rsidP="00262921">
            <w:pPr>
              <w:snapToGrid w:val="0"/>
              <w:spacing w:after="0" w:line="240" w:lineRule="auto"/>
              <w:rPr>
                <w:rFonts w:eastAsia="Times New Roman" w:cs="Arial"/>
                <w:szCs w:val="18"/>
                <w:lang w:eastAsia="ar-SA"/>
              </w:rPr>
            </w:pPr>
            <w:r w:rsidRPr="00C32ACF">
              <w:rPr>
                <w:rFonts w:eastAsia="Times New Roman" w:cs="Arial"/>
                <w:szCs w:val="18"/>
                <w:lang w:eastAsia="ar-SA"/>
              </w:rPr>
              <w:t>Sennheiser electronic, Robert Bosch, Fraunhofer Heinrich-Hertz-Institut (HHI), Fraunhofer Institut für Integrierte Schaltungen (IIS), Friedrich-Alexander-Universität Erlangen-Nürnberg (FAU), BBC, BMWi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8282EF2" w14:textId="77777777" w:rsidR="00262921" w:rsidRPr="00D2256A" w:rsidRDefault="00262921" w:rsidP="00262921">
            <w:pPr>
              <w:snapToGrid w:val="0"/>
              <w:spacing w:after="0" w:line="240" w:lineRule="auto"/>
              <w:rPr>
                <w:rFonts w:eastAsia="Times New Roman" w:cs="Arial"/>
                <w:szCs w:val="18"/>
                <w:lang w:eastAsia="ar-SA"/>
              </w:rPr>
            </w:pPr>
            <w:r w:rsidRPr="00C32ACF">
              <w:rPr>
                <w:rFonts w:eastAsia="Times New Roman" w:cs="Arial"/>
                <w:szCs w:val="18"/>
                <w:lang w:eastAsia="ar-SA"/>
              </w:rPr>
              <w:t>Update of subclause 5.8.2 (Low-latency audio streaming for live performance)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9DCB83"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8953303"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388355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7F9B012"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0E44BAE" w14:textId="5CAE58F9" w:rsidR="00262921" w:rsidRPr="00D2256A" w:rsidRDefault="009A7C1C" w:rsidP="00262921">
            <w:pPr>
              <w:snapToGrid w:val="0"/>
              <w:spacing w:after="0" w:line="240" w:lineRule="auto"/>
              <w:rPr>
                <w:rFonts w:eastAsia="Times New Roman" w:cs="Arial"/>
                <w:szCs w:val="18"/>
                <w:lang w:eastAsia="ar-SA"/>
              </w:rPr>
            </w:pPr>
            <w:hyperlink r:id="rId174" w:history="1">
              <w:r w:rsidR="00262921" w:rsidRPr="00262921">
                <w:rPr>
                  <w:rStyle w:val="Hyperlink"/>
                  <w:rFonts w:eastAsia="Times New Roman" w:cs="Arial"/>
                  <w:szCs w:val="18"/>
                  <w:lang w:eastAsia="ar-SA"/>
                </w:rPr>
                <w:t>S1-180044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137FAF9" w14:textId="77777777" w:rsidR="00262921" w:rsidRPr="00D2256A" w:rsidRDefault="00262921" w:rsidP="00262921">
            <w:pPr>
              <w:snapToGrid w:val="0"/>
              <w:spacing w:after="0" w:line="240" w:lineRule="auto"/>
              <w:rPr>
                <w:rFonts w:eastAsia="Times New Roman" w:cs="Arial"/>
                <w:szCs w:val="18"/>
                <w:lang w:eastAsia="ar-SA"/>
              </w:rPr>
            </w:pPr>
            <w:r w:rsidRPr="002B0D46">
              <w:rPr>
                <w:rFonts w:eastAsia="Times New Roman" w:cs="Arial"/>
                <w:szCs w:val="18"/>
                <w:lang w:eastAsia="ar-SA"/>
              </w:rPr>
              <w:t>Sennheiser electronic, Robert Bosch, Fraunhofer Heinrich-Hertz-Institut (HHI), Fraunhofer Institut für Integrierte Schaltungen (IIS), Friedrich-Alexander-Universität Erlangen-Nürnberg (FAU), BMWi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BA3F51A" w14:textId="77777777" w:rsidR="00262921" w:rsidRPr="00D2256A" w:rsidRDefault="00262921" w:rsidP="00262921">
            <w:pPr>
              <w:snapToGrid w:val="0"/>
              <w:spacing w:after="0" w:line="240" w:lineRule="auto"/>
              <w:rPr>
                <w:rFonts w:eastAsia="Times New Roman" w:cs="Arial"/>
                <w:szCs w:val="18"/>
                <w:lang w:eastAsia="ar-SA"/>
              </w:rPr>
            </w:pPr>
            <w:r w:rsidRPr="002B0D46">
              <w:rPr>
                <w:rFonts w:eastAsia="Times New Roman" w:cs="Arial"/>
                <w:szCs w:val="18"/>
                <w:lang w:eastAsia="ar-SA"/>
              </w:rPr>
              <w:t>Update on subclause 5.8.3 Low-latency audio streaming for local conference systems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BFECDB2"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9260B31"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9FA550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B73ED1A"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95BE0C0" w14:textId="31E201B4" w:rsidR="00262921" w:rsidRPr="00D2256A" w:rsidRDefault="009A7C1C" w:rsidP="00262921">
            <w:pPr>
              <w:snapToGrid w:val="0"/>
              <w:spacing w:after="0" w:line="240" w:lineRule="auto"/>
              <w:rPr>
                <w:rFonts w:eastAsia="Times New Roman" w:cs="Arial"/>
                <w:szCs w:val="18"/>
                <w:lang w:eastAsia="ar-SA"/>
              </w:rPr>
            </w:pPr>
            <w:hyperlink r:id="rId175" w:history="1">
              <w:r w:rsidR="00262921" w:rsidRPr="00262921">
                <w:rPr>
                  <w:rStyle w:val="Hyperlink"/>
                  <w:rFonts w:eastAsia="Times New Roman" w:cs="Arial"/>
                  <w:szCs w:val="18"/>
                  <w:lang w:eastAsia="ar-SA"/>
                </w:rPr>
                <w:t>S1-180043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4CA0B95" w14:textId="77777777" w:rsidR="00262921" w:rsidRPr="00D2256A" w:rsidRDefault="00262921" w:rsidP="00262921">
            <w:pPr>
              <w:snapToGrid w:val="0"/>
              <w:spacing w:after="0" w:line="240" w:lineRule="auto"/>
              <w:rPr>
                <w:rFonts w:eastAsia="Times New Roman" w:cs="Arial"/>
                <w:szCs w:val="18"/>
                <w:lang w:eastAsia="ar-SA"/>
              </w:rPr>
            </w:pPr>
            <w:r w:rsidRPr="00C32ACF">
              <w:rPr>
                <w:rFonts w:eastAsia="Times New Roman" w:cs="Arial"/>
                <w:szCs w:val="18"/>
                <w:lang w:eastAsia="ar-SA"/>
              </w:rPr>
              <w:t>Sennheiser electronic, Robert Bosch, Fraunhofer Heinrich-Hertz-Institut (HHI), Fraunhofer Institut für Integrierte Schaltungen (IIS), Friedrich-Alexander-Universität Erlangen-Nürnberg (FAU), BBC, BMWi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62B00D6" w14:textId="77777777" w:rsidR="00262921" w:rsidRPr="00D2256A" w:rsidRDefault="00262921" w:rsidP="00262921">
            <w:pPr>
              <w:snapToGrid w:val="0"/>
              <w:spacing w:after="0" w:line="240" w:lineRule="auto"/>
              <w:rPr>
                <w:rFonts w:eastAsia="Times New Roman" w:cs="Arial"/>
                <w:szCs w:val="18"/>
                <w:lang w:eastAsia="ar-SA"/>
              </w:rPr>
            </w:pPr>
            <w:r w:rsidRPr="00C32ACF">
              <w:rPr>
                <w:rFonts w:eastAsia="Times New Roman" w:cs="Arial"/>
                <w:szCs w:val="18"/>
                <w:lang w:eastAsia="ar-SA"/>
              </w:rPr>
              <w:t>Update of subclause 5.8.4 (High data rate video streaming / professional video production)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ACBE3F0"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AF451FF"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00C5335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9C48D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DA2C6B4" w14:textId="23DDE3CE" w:rsidR="00262921" w:rsidRPr="00D2256A" w:rsidRDefault="009A7C1C" w:rsidP="00262921">
            <w:pPr>
              <w:snapToGrid w:val="0"/>
              <w:spacing w:after="0" w:line="240" w:lineRule="auto"/>
              <w:rPr>
                <w:rFonts w:eastAsia="Times New Roman" w:cs="Arial"/>
                <w:szCs w:val="18"/>
                <w:lang w:eastAsia="ar-SA"/>
              </w:rPr>
            </w:pPr>
            <w:hyperlink r:id="rId176" w:history="1">
              <w:r w:rsidR="00262921" w:rsidRPr="00262921">
                <w:rPr>
                  <w:rStyle w:val="Hyperlink"/>
                  <w:rFonts w:eastAsia="Times New Roman" w:cs="Arial"/>
                  <w:szCs w:val="18"/>
                  <w:lang w:eastAsia="ar-SA"/>
                </w:rPr>
                <w:t>S1-180123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8ADD190"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F4D69EA"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CAV – update of power generation use cases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7E4FF5E"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72565F5"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35A431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84E263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91D78AE" w14:textId="7A67494C" w:rsidR="00262921" w:rsidRPr="00D2256A" w:rsidRDefault="009A7C1C" w:rsidP="00262921">
            <w:pPr>
              <w:snapToGrid w:val="0"/>
              <w:spacing w:after="0" w:line="240" w:lineRule="auto"/>
              <w:rPr>
                <w:rFonts w:eastAsia="Times New Roman" w:cs="Arial"/>
                <w:szCs w:val="18"/>
                <w:lang w:eastAsia="ar-SA"/>
              </w:rPr>
            </w:pPr>
            <w:hyperlink r:id="rId177" w:history="1">
              <w:r w:rsidR="00262921" w:rsidRPr="00262921">
                <w:rPr>
                  <w:rStyle w:val="Hyperlink"/>
                  <w:rFonts w:eastAsia="Times New Roman" w:cs="Arial"/>
                  <w:szCs w:val="18"/>
                  <w:lang w:eastAsia="ar-SA"/>
                </w:rPr>
                <w:t>S1-180120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AAB88FB"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B2FE92"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CAV – factories of the future | security for plug and produce | update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ADCE468"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7333A8F"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0981354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8CC733D"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66DD99B" w14:textId="56C5F995" w:rsidR="00262921" w:rsidRPr="00D2256A" w:rsidRDefault="009A7C1C" w:rsidP="00262921">
            <w:pPr>
              <w:snapToGrid w:val="0"/>
              <w:spacing w:after="0" w:line="240" w:lineRule="auto"/>
              <w:rPr>
                <w:rFonts w:eastAsia="Times New Roman" w:cs="Arial"/>
                <w:szCs w:val="18"/>
                <w:lang w:eastAsia="ar-SA"/>
              </w:rPr>
            </w:pPr>
            <w:hyperlink r:id="rId178" w:history="1">
              <w:r w:rsidR="00262921" w:rsidRPr="00262921">
                <w:rPr>
                  <w:rStyle w:val="Hyperlink"/>
                  <w:rFonts w:eastAsia="Times New Roman" w:cs="Arial"/>
                  <w:szCs w:val="18"/>
                  <w:lang w:eastAsia="ar-SA"/>
                </w:rPr>
                <w:t>S1-180119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F41DF1C"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D18F9CF"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CAV – update of "flexible, modular assembly area"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2343C5D"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8FC7E2B"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3943A77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CE5AFCC"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295F821" w14:textId="11F3EC41" w:rsidR="00262921" w:rsidRPr="00D2256A" w:rsidRDefault="009A7C1C" w:rsidP="00262921">
            <w:pPr>
              <w:snapToGrid w:val="0"/>
              <w:spacing w:after="0" w:line="240" w:lineRule="auto"/>
              <w:rPr>
                <w:rFonts w:eastAsia="Times New Roman" w:cs="Arial"/>
                <w:szCs w:val="18"/>
                <w:lang w:eastAsia="ar-SA"/>
              </w:rPr>
            </w:pPr>
            <w:hyperlink r:id="rId179" w:history="1">
              <w:r w:rsidR="00262921" w:rsidRPr="00262921">
                <w:rPr>
                  <w:rStyle w:val="Hyperlink"/>
                  <w:rFonts w:eastAsia="Times New Roman" w:cs="Arial"/>
                  <w:szCs w:val="18"/>
                  <w:lang w:eastAsia="ar-SA"/>
                </w:rPr>
                <w:t>S1-180147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E5CEDB7"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E187C9E"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FS_CAV – AR latency requirement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C718BE4"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B10A982"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03DB023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7D0FE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D89C57" w14:textId="1FCF8D80" w:rsidR="00262921" w:rsidRPr="00D2256A" w:rsidRDefault="009A7C1C" w:rsidP="00262921">
            <w:pPr>
              <w:snapToGrid w:val="0"/>
              <w:spacing w:after="0" w:line="240" w:lineRule="auto"/>
              <w:rPr>
                <w:rFonts w:eastAsia="Times New Roman" w:cs="Arial"/>
                <w:szCs w:val="18"/>
                <w:lang w:eastAsia="ar-SA"/>
              </w:rPr>
            </w:pPr>
            <w:hyperlink r:id="rId180" w:history="1">
              <w:r w:rsidR="00262921" w:rsidRPr="00262921">
                <w:rPr>
                  <w:rStyle w:val="Hyperlink"/>
                  <w:rFonts w:eastAsia="Times New Roman" w:cs="Arial"/>
                  <w:szCs w:val="18"/>
                  <w:lang w:eastAsia="ar-SA"/>
                </w:rPr>
                <w:t>S1-180101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3F273B8"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Sony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74E49F0"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AR Use case in FS_CAV</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1774BD6"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8A52DCE"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70D87DE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03F1C62A"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6D4BF13A" w14:textId="0598244B" w:rsidR="00262921" w:rsidRPr="00517FBA" w:rsidRDefault="009A7C1C" w:rsidP="00262921">
            <w:pPr>
              <w:snapToGrid w:val="0"/>
              <w:spacing w:after="0" w:line="240" w:lineRule="auto"/>
              <w:rPr>
                <w:rFonts w:eastAsia="Times New Roman" w:cs="Arial"/>
                <w:szCs w:val="18"/>
                <w:lang w:eastAsia="ar-SA"/>
              </w:rPr>
            </w:pPr>
            <w:hyperlink r:id="rId181" w:history="1">
              <w:r w:rsidR="00262921" w:rsidRPr="008850AF">
                <w:rPr>
                  <w:rStyle w:val="Hyperlink"/>
                  <w:rFonts w:eastAsia="Times New Roman" w:cs="Arial"/>
                  <w:szCs w:val="18"/>
                  <w:lang w:eastAsia="ar-SA"/>
                </w:rPr>
                <w:t>S1-180117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15723236"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58FD0A12"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update of serviceability and service description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E78472D" w14:textId="4C5277CC" w:rsidR="00262921"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Revised to S1-180275</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674F861A" w14:textId="77777777" w:rsidR="00262921" w:rsidRPr="00517FBA" w:rsidRDefault="00262921" w:rsidP="00262921">
            <w:pPr>
              <w:snapToGrid w:val="0"/>
              <w:spacing w:after="0" w:line="240" w:lineRule="auto"/>
              <w:rPr>
                <w:rFonts w:eastAsia="Times New Roman" w:cs="Arial"/>
                <w:szCs w:val="18"/>
                <w:lang w:eastAsia="ar-SA"/>
              </w:rPr>
            </w:pPr>
          </w:p>
        </w:tc>
      </w:tr>
      <w:tr w:rsidR="00517FBA" w:rsidRPr="00262921" w14:paraId="482E959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13C12CB" w14:textId="31B3ACB3"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8A9ECF5" w14:textId="7158FC6F" w:rsidR="00517FBA" w:rsidRPr="00517FBA" w:rsidRDefault="009A7C1C" w:rsidP="00262921">
            <w:pPr>
              <w:snapToGrid w:val="0"/>
              <w:spacing w:after="0" w:line="240" w:lineRule="auto"/>
            </w:pPr>
            <w:hyperlink r:id="rId182" w:history="1">
              <w:r w:rsidR="00517FBA" w:rsidRPr="008850AF">
                <w:rPr>
                  <w:rStyle w:val="Hyperlink"/>
                  <w:rFonts w:cs="Arial"/>
                </w:rPr>
                <w:t>S1-180275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9F44C8C" w14:textId="530308B8"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 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C294CA8" w14:textId="36726F6F"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update of serviceability and service description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76EB2E7" w14:textId="77777777" w:rsidR="00517FBA" w:rsidRPr="00517FBA" w:rsidRDefault="00517FBA"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CD23B03" w14:textId="3E2CAD59"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Revision of S1-180117.</w:t>
            </w:r>
          </w:p>
        </w:tc>
      </w:tr>
      <w:tr w:rsidR="00262921" w:rsidRPr="00262921" w14:paraId="40C90A3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C637E7B"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4FF813EB" w14:textId="5BD53D31" w:rsidR="00262921" w:rsidRPr="00517FBA" w:rsidRDefault="009A7C1C" w:rsidP="00262921">
            <w:pPr>
              <w:snapToGrid w:val="0"/>
              <w:spacing w:after="0" w:line="240" w:lineRule="auto"/>
              <w:rPr>
                <w:rFonts w:eastAsia="Times New Roman" w:cs="Arial"/>
                <w:szCs w:val="18"/>
                <w:lang w:eastAsia="ar-SA"/>
              </w:rPr>
            </w:pPr>
            <w:hyperlink r:id="rId183" w:history="1">
              <w:r w:rsidR="00262921" w:rsidRPr="008850AF">
                <w:rPr>
                  <w:rStyle w:val="Hyperlink"/>
                  <w:rFonts w:eastAsia="Times New Roman" w:cs="Arial"/>
                  <w:szCs w:val="18"/>
                  <w:lang w:eastAsia="ar-SA"/>
                </w:rPr>
                <w:t>S1-180116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7B20F309"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3A18AA37"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availability, reliability, and survival time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5F46C2E4" w14:textId="7532A678" w:rsidR="00262921"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Revised to S1-180274</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38AF8689" w14:textId="77777777" w:rsidR="00262921" w:rsidRPr="00517FBA" w:rsidRDefault="00262921" w:rsidP="00262921">
            <w:pPr>
              <w:snapToGrid w:val="0"/>
              <w:spacing w:after="0" w:line="240" w:lineRule="auto"/>
              <w:rPr>
                <w:rFonts w:eastAsia="Times New Roman" w:cs="Arial"/>
                <w:szCs w:val="18"/>
                <w:lang w:eastAsia="ar-SA"/>
              </w:rPr>
            </w:pPr>
          </w:p>
        </w:tc>
      </w:tr>
      <w:tr w:rsidR="00517FBA" w:rsidRPr="00262921" w14:paraId="701053B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AA835FB" w14:textId="63C65FB4"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22BDA1E" w14:textId="061F77CE" w:rsidR="00517FBA" w:rsidRPr="00517FBA" w:rsidRDefault="009A7C1C" w:rsidP="00262921">
            <w:pPr>
              <w:snapToGrid w:val="0"/>
              <w:spacing w:after="0" w:line="240" w:lineRule="auto"/>
            </w:pPr>
            <w:hyperlink r:id="rId184" w:history="1">
              <w:r w:rsidR="00517FBA" w:rsidRPr="008850AF">
                <w:rPr>
                  <w:rStyle w:val="Hyperlink"/>
                  <w:rFonts w:cs="Arial"/>
                </w:rPr>
                <w:t>S1-180274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75B7529" w14:textId="7D58D829"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AAA6B94" w14:textId="5469A1D1"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availability, reliability, and survival time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6EDE3C2" w14:textId="77777777" w:rsidR="00517FBA" w:rsidRPr="00517FBA" w:rsidRDefault="00517FBA"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F475EE4" w14:textId="3D68ECFF"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Revision of S1-180116.</w:t>
            </w:r>
          </w:p>
        </w:tc>
      </w:tr>
      <w:tr w:rsidR="00262921" w:rsidRPr="00B04844" w14:paraId="51CE323B" w14:textId="77777777" w:rsidTr="00566480">
        <w:trPr>
          <w:trHeight w:val="293"/>
        </w:trPr>
        <w:tc>
          <w:tcPr>
            <w:tcW w:w="14499" w:type="dxa"/>
            <w:gridSpan w:val="13"/>
            <w:tcBorders>
              <w:bottom w:val="single" w:sz="4" w:space="0" w:color="auto"/>
            </w:tcBorders>
            <w:shd w:val="clear" w:color="auto" w:fill="F2F2F2"/>
          </w:tcPr>
          <w:p w14:paraId="7B99AEA7" w14:textId="77777777" w:rsidR="00262921" w:rsidRPr="00F45489" w:rsidRDefault="00262921" w:rsidP="0026292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(sub)clauses</w:t>
            </w:r>
          </w:p>
        </w:tc>
      </w:tr>
      <w:tr w:rsidR="00262921" w:rsidRPr="00262921" w14:paraId="36D321F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E69DB1F"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E081E5C" w14:textId="7EE155D7" w:rsidR="00262921" w:rsidRPr="00D2256A" w:rsidRDefault="009A7C1C" w:rsidP="00262921">
            <w:pPr>
              <w:snapToGrid w:val="0"/>
              <w:spacing w:after="0" w:line="240" w:lineRule="auto"/>
              <w:rPr>
                <w:rFonts w:eastAsia="Times New Roman" w:cs="Arial"/>
                <w:szCs w:val="18"/>
                <w:lang w:eastAsia="ar-SA"/>
              </w:rPr>
            </w:pPr>
            <w:hyperlink r:id="rId185" w:history="1">
              <w:r w:rsidR="00262921" w:rsidRPr="00262921">
                <w:rPr>
                  <w:rStyle w:val="Hyperlink"/>
                  <w:rFonts w:eastAsia="Times New Roman" w:cs="Arial"/>
                  <w:szCs w:val="18"/>
                  <w:lang w:eastAsia="ar-SA"/>
                </w:rPr>
                <w:t>S1-180126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881910E"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DA693A3" w14:textId="77777777" w:rsidR="00262921" w:rsidRPr="00D2256A" w:rsidRDefault="00262921" w:rsidP="00262921">
            <w:pPr>
              <w:snapToGrid w:val="0"/>
              <w:spacing w:after="0" w:line="240" w:lineRule="auto"/>
              <w:rPr>
                <w:rFonts w:eastAsia="Times New Roman" w:cs="Arial"/>
                <w:szCs w:val="18"/>
                <w:lang w:eastAsia="ar-SA"/>
              </w:rPr>
            </w:pPr>
            <w:r w:rsidRPr="00981246">
              <w:rPr>
                <w:rFonts w:eastAsia="Times New Roman" w:cs="Arial"/>
                <w:szCs w:val="18"/>
                <w:lang w:eastAsia="ar-SA"/>
              </w:rPr>
              <w:t>CAV – quantity structure for flexible, modular assembly area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A7AADFA" w14:textId="77777777"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F7140E2"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05E8255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CB41A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CA332C1" w14:textId="77A00F76" w:rsidR="00262921" w:rsidRPr="00D2256A" w:rsidRDefault="009A7C1C" w:rsidP="00262921">
            <w:pPr>
              <w:snapToGrid w:val="0"/>
              <w:spacing w:after="0" w:line="240" w:lineRule="auto"/>
              <w:rPr>
                <w:rFonts w:eastAsia="Times New Roman" w:cs="Arial"/>
                <w:szCs w:val="18"/>
                <w:lang w:eastAsia="ar-SA"/>
              </w:rPr>
            </w:pPr>
            <w:hyperlink r:id="rId186" w:history="1">
              <w:r w:rsidR="00262921" w:rsidRPr="00262921">
                <w:rPr>
                  <w:rStyle w:val="Hyperlink"/>
                  <w:rFonts w:eastAsia="Times New Roman" w:cs="Arial"/>
                  <w:szCs w:val="18"/>
                  <w:lang w:eastAsia="ar-SA"/>
                </w:rPr>
                <w:t>S1-180133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DF1D10"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96AA788"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 conclusions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BA9F980"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2D58F52"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018ADCD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5EC56E3"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46CE20B9" w14:textId="6918BAF9" w:rsidR="00262921" w:rsidRPr="00517FBA" w:rsidRDefault="009A7C1C" w:rsidP="00262921">
            <w:pPr>
              <w:snapToGrid w:val="0"/>
              <w:spacing w:after="0" w:line="240" w:lineRule="auto"/>
              <w:rPr>
                <w:rFonts w:eastAsia="Times New Roman" w:cs="Arial"/>
                <w:szCs w:val="18"/>
                <w:lang w:eastAsia="ar-SA"/>
              </w:rPr>
            </w:pPr>
            <w:hyperlink r:id="rId187" w:history="1">
              <w:r w:rsidR="00262921" w:rsidRPr="008850AF">
                <w:rPr>
                  <w:rStyle w:val="Hyperlink"/>
                  <w:rFonts w:eastAsia="Times New Roman" w:cs="Arial"/>
                  <w:szCs w:val="18"/>
                  <w:lang w:eastAsia="ar-SA"/>
                </w:rPr>
                <w:t>S1-180191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6CCA4660"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26FAC3AB"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merged potential service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D313515" w14:textId="7012ADE6" w:rsidR="00262921"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Revised to S1-180277</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63CE6F25" w14:textId="77777777" w:rsidR="00262921" w:rsidRPr="00517FBA" w:rsidRDefault="00262921" w:rsidP="00262921">
            <w:pPr>
              <w:snapToGrid w:val="0"/>
              <w:spacing w:after="0" w:line="240" w:lineRule="auto"/>
              <w:rPr>
                <w:rFonts w:eastAsia="Times New Roman" w:cs="Arial"/>
                <w:szCs w:val="18"/>
                <w:lang w:eastAsia="ar-SA"/>
              </w:rPr>
            </w:pPr>
          </w:p>
        </w:tc>
      </w:tr>
      <w:tr w:rsidR="00517FBA" w:rsidRPr="00262921" w14:paraId="1AC9046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024BB90" w14:textId="1A7B7F83"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C3C5CB3" w14:textId="769060D3" w:rsidR="00517FBA" w:rsidRPr="00517FBA" w:rsidRDefault="009A7C1C" w:rsidP="00262921">
            <w:pPr>
              <w:snapToGrid w:val="0"/>
              <w:spacing w:after="0" w:line="240" w:lineRule="auto"/>
            </w:pPr>
            <w:hyperlink r:id="rId188" w:history="1">
              <w:r w:rsidR="00517FBA" w:rsidRPr="008850AF">
                <w:rPr>
                  <w:rStyle w:val="Hyperlink"/>
                  <w:rFonts w:cs="Arial"/>
                </w:rPr>
                <w:t>S1-180277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2BD339E" w14:textId="22632D37"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F720026" w14:textId="51CA61AF"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CAV – merged potential service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37CA425" w14:textId="77777777" w:rsidR="00517FBA" w:rsidRPr="00517FBA" w:rsidRDefault="00517FBA"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FB20079" w14:textId="2CBB240F"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Revision of S1-180191.</w:t>
            </w:r>
          </w:p>
        </w:tc>
      </w:tr>
      <w:tr w:rsidR="00262921" w:rsidRPr="00262921" w14:paraId="0131DD3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4734B8"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1BE400E" w14:textId="636D95B5" w:rsidR="00262921" w:rsidRPr="00D2256A" w:rsidRDefault="009A7C1C" w:rsidP="00262921">
            <w:pPr>
              <w:snapToGrid w:val="0"/>
              <w:spacing w:after="0" w:line="240" w:lineRule="auto"/>
              <w:rPr>
                <w:rFonts w:eastAsia="Times New Roman" w:cs="Arial"/>
                <w:szCs w:val="18"/>
                <w:lang w:eastAsia="ar-SA"/>
              </w:rPr>
            </w:pPr>
            <w:hyperlink r:id="rId189" w:history="1">
              <w:r w:rsidR="00262921" w:rsidRPr="00262921">
                <w:rPr>
                  <w:rStyle w:val="Hyperlink"/>
                  <w:rFonts w:eastAsia="Times New Roman" w:cs="Arial"/>
                  <w:szCs w:val="18"/>
                  <w:lang w:eastAsia="ar-SA"/>
                </w:rPr>
                <w:t>S1-180051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AAC036C" w14:textId="77777777" w:rsidR="00262921" w:rsidRPr="00D2256A" w:rsidRDefault="00262921" w:rsidP="00262921">
            <w:pPr>
              <w:snapToGrid w:val="0"/>
              <w:spacing w:after="0" w:line="240" w:lineRule="auto"/>
              <w:rPr>
                <w:rFonts w:eastAsia="Times New Roman" w:cs="Arial"/>
                <w:szCs w:val="18"/>
                <w:lang w:eastAsia="ar-SA"/>
              </w:rPr>
            </w:pPr>
            <w:r w:rsidRPr="002B0D46">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40C11C3"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FS_CAV deployment scenarios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E124347"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DABC1AD"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C6979C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10173B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FC1AF77" w14:textId="64BE70EC" w:rsidR="00262921" w:rsidRPr="00D2256A" w:rsidRDefault="009A7C1C" w:rsidP="00262921">
            <w:pPr>
              <w:snapToGrid w:val="0"/>
              <w:spacing w:after="0" w:line="240" w:lineRule="auto"/>
              <w:rPr>
                <w:rFonts w:eastAsia="Times New Roman" w:cs="Arial"/>
                <w:szCs w:val="18"/>
                <w:lang w:eastAsia="ar-SA"/>
              </w:rPr>
            </w:pPr>
            <w:hyperlink r:id="rId190" w:history="1">
              <w:r w:rsidR="00262921" w:rsidRPr="00262921">
                <w:rPr>
                  <w:rStyle w:val="Hyperlink"/>
                  <w:rFonts w:eastAsia="Times New Roman" w:cs="Arial"/>
                  <w:szCs w:val="18"/>
                  <w:lang w:eastAsia="ar-SA"/>
                </w:rPr>
                <w:t>S1-180148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754837"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260339B"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FS_CAV – deployment for automation in vertical domains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A8A20A"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35D4695"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15CF7BD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57285BC"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5817C72" w14:textId="6D223CFC" w:rsidR="00262921" w:rsidRPr="00D2256A" w:rsidRDefault="009A7C1C" w:rsidP="00262921">
            <w:pPr>
              <w:snapToGrid w:val="0"/>
              <w:spacing w:after="0" w:line="240" w:lineRule="auto"/>
              <w:rPr>
                <w:rFonts w:eastAsia="Times New Roman" w:cs="Arial"/>
                <w:szCs w:val="18"/>
                <w:lang w:eastAsia="ar-SA"/>
              </w:rPr>
            </w:pPr>
            <w:hyperlink r:id="rId191" w:history="1">
              <w:r w:rsidR="00262921" w:rsidRPr="00262921">
                <w:rPr>
                  <w:rStyle w:val="Hyperlink"/>
                  <w:rFonts w:eastAsia="Times New Roman" w:cs="Arial"/>
                  <w:szCs w:val="18"/>
                  <w:lang w:eastAsia="ar-SA"/>
                </w:rPr>
                <w:t>S1-180028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3902AFD"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CCDCBE7"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Smart Farming use case – Automated Irrigation System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E144C44"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BBE7D08"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FC35DB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3CDC795"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86E83FC" w14:textId="22E3925B" w:rsidR="00262921" w:rsidRPr="00262921" w:rsidRDefault="009A7C1C" w:rsidP="00262921">
            <w:pPr>
              <w:snapToGrid w:val="0"/>
              <w:spacing w:after="0" w:line="240" w:lineRule="auto"/>
              <w:rPr>
                <w:rFonts w:eastAsia="Times New Roman" w:cs="Arial"/>
                <w:szCs w:val="18"/>
                <w:lang w:eastAsia="ar-SA"/>
              </w:rPr>
            </w:pPr>
            <w:hyperlink r:id="rId192" w:history="1">
              <w:r w:rsidR="00262921" w:rsidRPr="00262921">
                <w:rPr>
                  <w:rStyle w:val="Hyperlink"/>
                  <w:rFonts w:eastAsia="Times New Roman" w:cs="Arial"/>
                  <w:szCs w:val="18"/>
                  <w:lang w:eastAsia="ar-SA"/>
                </w:rPr>
                <w:t>S1-180029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2CA20C1"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Fujitsu</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F576D84"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Smart Farming use case – 5G system to support protection against animal poaching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116640" w14:textId="513118D4"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E8C847C"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11C1BB5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4EF190F"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A13DA6" w14:textId="24DF3690" w:rsidR="00262921" w:rsidRPr="00D2256A" w:rsidRDefault="009A7C1C" w:rsidP="00262921">
            <w:pPr>
              <w:snapToGrid w:val="0"/>
              <w:spacing w:after="0" w:line="240" w:lineRule="auto"/>
              <w:rPr>
                <w:rFonts w:eastAsia="Times New Roman" w:cs="Arial"/>
                <w:szCs w:val="18"/>
                <w:lang w:eastAsia="ar-SA"/>
              </w:rPr>
            </w:pPr>
            <w:hyperlink r:id="rId193" w:history="1">
              <w:r w:rsidR="00262921" w:rsidRPr="00262921">
                <w:rPr>
                  <w:rStyle w:val="Hyperlink"/>
                  <w:rFonts w:eastAsia="Times New Roman" w:cs="Arial"/>
                  <w:szCs w:val="18"/>
                  <w:lang w:eastAsia="ar-SA"/>
                </w:rPr>
                <w:t>S1-180107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C6E40C"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8275290"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CAV – communication use case for (off-shore) wind farm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7972C9D"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D9755C1"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FFFE68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03C8D2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DFF48B6" w14:textId="70407092" w:rsidR="00262921" w:rsidRPr="00D2256A" w:rsidRDefault="009A7C1C" w:rsidP="00262921">
            <w:pPr>
              <w:snapToGrid w:val="0"/>
              <w:spacing w:after="0" w:line="240" w:lineRule="auto"/>
              <w:rPr>
                <w:rFonts w:eastAsia="Times New Roman" w:cs="Arial"/>
                <w:szCs w:val="18"/>
                <w:lang w:eastAsia="ar-SA"/>
              </w:rPr>
            </w:pPr>
            <w:hyperlink r:id="rId194" w:history="1">
              <w:r w:rsidR="00262921" w:rsidRPr="00262921">
                <w:rPr>
                  <w:rStyle w:val="Hyperlink"/>
                  <w:rFonts w:eastAsia="Times New Roman" w:cs="Arial"/>
                  <w:szCs w:val="18"/>
                  <w:lang w:eastAsia="ar-SA"/>
                </w:rPr>
                <w:t>S1-180081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5955586"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China Southern Power Grid Co., Ltd,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CFE9C44" w14:textId="77777777" w:rsidR="00262921" w:rsidRPr="00D2256A"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 xml:space="preserve">Use Case Application of </w:t>
            </w:r>
            <w:r w:rsidRPr="00262921">
              <w:rPr>
                <w:rFonts w:eastAsia="Times New Roman" w:cs="Arial" w:hint="eastAsia"/>
                <w:szCs w:val="18"/>
                <w:lang w:eastAsia="ar-SA"/>
              </w:rPr>
              <w:t>Differen</w:t>
            </w:r>
            <w:r w:rsidRPr="00262921">
              <w:rPr>
                <w:rFonts w:eastAsia="Times New Roman" w:cs="Arial"/>
                <w:szCs w:val="18"/>
                <w:lang w:eastAsia="ar-SA"/>
              </w:rPr>
              <w:t>tial</w:t>
            </w:r>
            <w:r w:rsidRPr="00262921">
              <w:rPr>
                <w:rFonts w:eastAsia="Times New Roman" w:cs="Arial" w:hint="eastAsia"/>
                <w:szCs w:val="18"/>
                <w:lang w:eastAsia="ar-SA"/>
              </w:rPr>
              <w:t xml:space="preserve"> Protection in Distribution Network of </w:t>
            </w:r>
            <w:r w:rsidRPr="00262921">
              <w:rPr>
                <w:rFonts w:eastAsia="Times New Roman" w:cs="Arial"/>
                <w:szCs w:val="18"/>
                <w:lang w:eastAsia="ar-SA"/>
              </w:rPr>
              <w:t>S</w:t>
            </w:r>
            <w:r w:rsidRPr="00262921">
              <w:rPr>
                <w:rFonts w:eastAsia="Times New Roman" w:cs="Arial" w:hint="eastAsia"/>
                <w:szCs w:val="18"/>
                <w:lang w:eastAsia="ar-SA"/>
              </w:rPr>
              <w:t xml:space="preserve">mart </w:t>
            </w:r>
            <w:r w:rsidRPr="00262921">
              <w:rPr>
                <w:rFonts w:eastAsia="Times New Roman" w:cs="Arial"/>
                <w:szCs w:val="18"/>
                <w:lang w:eastAsia="ar-SA"/>
              </w:rPr>
              <w:t>G</w:t>
            </w:r>
            <w:r w:rsidRPr="00262921">
              <w:rPr>
                <w:rFonts w:eastAsia="Times New Roman" w:cs="Arial" w:hint="eastAsia"/>
                <w:szCs w:val="18"/>
                <w:lang w:eastAsia="ar-SA"/>
              </w:rPr>
              <w:t>rid</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EBDCB72"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232C016"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6A2985E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73ACCE2"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5D2FB21" w14:textId="437D30C0" w:rsidR="00262921" w:rsidRPr="00D2256A" w:rsidRDefault="009A7C1C" w:rsidP="00262921">
            <w:pPr>
              <w:snapToGrid w:val="0"/>
              <w:spacing w:after="0" w:line="240" w:lineRule="auto"/>
              <w:rPr>
                <w:rFonts w:eastAsia="Times New Roman" w:cs="Arial"/>
                <w:szCs w:val="18"/>
                <w:lang w:eastAsia="ar-SA"/>
              </w:rPr>
            </w:pPr>
            <w:hyperlink r:id="rId195" w:history="1">
              <w:r w:rsidR="00262921" w:rsidRPr="00262921">
                <w:rPr>
                  <w:rStyle w:val="Hyperlink"/>
                  <w:rFonts w:eastAsia="Times New Roman" w:cs="Arial"/>
                  <w:szCs w:val="18"/>
                  <w:lang w:eastAsia="ar-SA"/>
                </w:rPr>
                <w:t>S1-180121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9F8F2BD"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E84F6A7"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CAV – communication monitoring, diagnosis and error analysis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DF75522"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489EBD7"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86B18E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603A17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4559623" w14:textId="1F2B9217" w:rsidR="00262921" w:rsidRPr="00D2256A" w:rsidRDefault="009A7C1C" w:rsidP="00262921">
            <w:pPr>
              <w:snapToGrid w:val="0"/>
              <w:spacing w:after="0" w:line="240" w:lineRule="auto"/>
              <w:rPr>
                <w:rFonts w:eastAsia="Times New Roman" w:cs="Arial"/>
                <w:szCs w:val="18"/>
                <w:lang w:eastAsia="ar-SA"/>
              </w:rPr>
            </w:pPr>
            <w:hyperlink r:id="rId196" w:history="1">
              <w:r w:rsidR="00262921" w:rsidRPr="00262921">
                <w:rPr>
                  <w:rStyle w:val="Hyperlink"/>
                  <w:rFonts w:eastAsia="Times New Roman" w:cs="Arial"/>
                  <w:szCs w:val="18"/>
                  <w:lang w:eastAsia="ar-SA"/>
                </w:rPr>
                <w:t>S1-180118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26DA2FE"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312C1CB" w14:textId="77777777" w:rsidR="00262921" w:rsidRPr="00D2256A" w:rsidRDefault="00262921" w:rsidP="00262921">
            <w:pPr>
              <w:snapToGrid w:val="0"/>
              <w:spacing w:after="0" w:line="240" w:lineRule="auto"/>
              <w:rPr>
                <w:rFonts w:eastAsia="Times New Roman" w:cs="Arial"/>
                <w:szCs w:val="18"/>
                <w:lang w:eastAsia="ar-SA"/>
              </w:rPr>
            </w:pPr>
            <w:r w:rsidRPr="009D309B">
              <w:rPr>
                <w:rFonts w:eastAsia="Times New Roman" w:cs="Arial"/>
                <w:szCs w:val="18"/>
                <w:lang w:eastAsia="ar-SA"/>
              </w:rPr>
              <w:t>CAV – predictive train control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1A14238"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2761E0A"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B04844" w14:paraId="17E78572" w14:textId="77777777" w:rsidTr="00566480">
        <w:trPr>
          <w:trHeight w:val="293"/>
        </w:trPr>
        <w:tc>
          <w:tcPr>
            <w:tcW w:w="14499" w:type="dxa"/>
            <w:gridSpan w:val="13"/>
            <w:tcBorders>
              <w:bottom w:val="single" w:sz="4" w:space="0" w:color="auto"/>
            </w:tcBorders>
            <w:shd w:val="clear" w:color="auto" w:fill="F2F2F2"/>
          </w:tcPr>
          <w:p w14:paraId="2FA63FBA" w14:textId="77777777" w:rsidR="00262921" w:rsidRPr="00F45489" w:rsidRDefault="00262921" w:rsidP="0026292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Discussion</w:t>
            </w:r>
          </w:p>
        </w:tc>
      </w:tr>
      <w:tr w:rsidR="00262921" w:rsidRPr="00262921" w14:paraId="568B5F2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34720FF"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AC9B858" w14:textId="71DBFC5B" w:rsidR="00262921" w:rsidRPr="00262921" w:rsidRDefault="009A7C1C" w:rsidP="00262921">
            <w:pPr>
              <w:snapToGrid w:val="0"/>
              <w:spacing w:after="0" w:line="240" w:lineRule="auto"/>
              <w:rPr>
                <w:rFonts w:eastAsia="Times New Roman" w:cs="Arial"/>
                <w:szCs w:val="18"/>
                <w:lang w:eastAsia="ar-SA"/>
              </w:rPr>
            </w:pPr>
            <w:hyperlink r:id="rId197" w:history="1">
              <w:r w:rsidR="00262921" w:rsidRPr="00262921">
                <w:rPr>
                  <w:rStyle w:val="Hyperlink"/>
                  <w:rFonts w:eastAsia="Times New Roman" w:cs="Arial"/>
                  <w:szCs w:val="18"/>
                  <w:lang w:eastAsia="ar-SA"/>
                </w:rPr>
                <w:t>S1-180021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7B1DC6A"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Vodafone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D619D2F"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Discussion on CAV performance requirements (KPIs)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4D7E346" w14:textId="75013DEC"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936CE0B"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B81C05" w14:paraId="4A5F3A57" w14:textId="77777777" w:rsidTr="00566480">
        <w:trPr>
          <w:trHeight w:val="141"/>
        </w:trPr>
        <w:tc>
          <w:tcPr>
            <w:tcW w:w="14499" w:type="dxa"/>
            <w:gridSpan w:val="13"/>
            <w:tcBorders>
              <w:top w:val="nil"/>
              <w:bottom w:val="single" w:sz="4" w:space="0" w:color="auto"/>
            </w:tcBorders>
            <w:shd w:val="clear" w:color="auto" w:fill="F2F2F2"/>
          </w:tcPr>
          <w:p w14:paraId="3BCD3461" w14:textId="77777777" w:rsidR="00262921" w:rsidRPr="00B81C05" w:rsidRDefault="00262921" w:rsidP="00262921">
            <w:pPr>
              <w:pStyle w:val="Heading3"/>
              <w:numPr>
                <w:ilvl w:val="2"/>
                <w:numId w:val="1"/>
              </w:numPr>
              <w:tabs>
                <w:tab w:val="left" w:pos="567"/>
              </w:tabs>
              <w:ind w:right="0"/>
            </w:pPr>
            <w:r w:rsidRPr="00C772D8">
              <w:t xml:space="preserve">CAV+5GLAN </w:t>
            </w:r>
            <w:r>
              <w:t>drafting session information and FS_CAV output</w:t>
            </w:r>
          </w:p>
        </w:tc>
      </w:tr>
      <w:tr w:rsidR="00262921" w:rsidRPr="00262921" w14:paraId="4047593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24DF1EC"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46CE2A" w14:textId="3B675EF1" w:rsidR="00262921" w:rsidRPr="00262921" w:rsidRDefault="009A7C1C" w:rsidP="00262921">
            <w:pPr>
              <w:snapToGrid w:val="0"/>
              <w:spacing w:after="0" w:line="240" w:lineRule="auto"/>
            </w:pPr>
            <w:hyperlink r:id="rId198" w:history="1">
              <w:r w:rsidR="00262921" w:rsidRPr="005571B2">
                <w:rPr>
                  <w:rStyle w:val="Hyperlink"/>
                  <w:rFonts w:eastAsia="Times New Roman" w:cs="Arial"/>
                  <w:szCs w:val="18"/>
                  <w:lang w:eastAsia="ar-SA"/>
                </w:rPr>
                <w:t>S1-18</w:t>
              </w:r>
              <w:r w:rsidR="005571B2" w:rsidRPr="005571B2">
                <w:rPr>
                  <w:rStyle w:val="Hyperlink"/>
                  <w:rFonts w:eastAsia="Times New Roman" w:cs="Arial"/>
                  <w:szCs w:val="18"/>
                  <w:lang w:eastAsia="ar-SA"/>
                </w:rPr>
                <w:t>0243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E5FFC86"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(Siemens)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3675D4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TR22.804v1.1.0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F73046C"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A7D9EF0"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5152E72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C359E52"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0076A63" w14:textId="5C2BE083" w:rsidR="00262921" w:rsidRPr="00262921" w:rsidRDefault="009A7C1C" w:rsidP="00262921">
            <w:pPr>
              <w:snapToGrid w:val="0"/>
              <w:spacing w:after="0" w:line="240" w:lineRule="auto"/>
            </w:pPr>
            <w:hyperlink r:id="rId199" w:history="1">
              <w:r w:rsidR="00262921" w:rsidRPr="00262921">
                <w:rPr>
                  <w:rStyle w:val="Hyperlink"/>
                  <w:rFonts w:eastAsia="Times New Roman" w:cs="Arial"/>
                  <w:szCs w:val="18"/>
                  <w:lang w:eastAsia="ar-SA"/>
                </w:rPr>
                <w:t>S1-180128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7890D17"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(Siemens)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C7FCE2"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TR22.804v1.1.0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63D1CD4"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187C9BC"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4438286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808080"/>
          </w:tcPr>
          <w:p w14:paraId="747B4D76"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808080"/>
          </w:tcPr>
          <w:p w14:paraId="3957A24D" w14:textId="3BC4C7A9" w:rsidR="00262921" w:rsidRPr="00262921" w:rsidRDefault="009A7C1C" w:rsidP="00262921">
            <w:pPr>
              <w:snapToGrid w:val="0"/>
              <w:spacing w:after="0" w:line="240" w:lineRule="auto"/>
              <w:rPr>
                <w:rFonts w:eastAsia="Times New Roman" w:cs="Arial"/>
                <w:szCs w:val="18"/>
                <w:lang w:eastAsia="ar-SA"/>
              </w:rPr>
            </w:pPr>
            <w:hyperlink r:id="rId200" w:history="1">
              <w:r w:rsidR="00262921" w:rsidRPr="00262921">
                <w:rPr>
                  <w:rStyle w:val="Hyperlink"/>
                  <w:rFonts w:eastAsia="Times New Roman" w:cs="Arial"/>
                  <w:color w:val="auto"/>
                  <w:szCs w:val="18"/>
                  <w:lang w:eastAsia="ar-SA"/>
                </w:rPr>
                <w:t>S1-180127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808080"/>
          </w:tcPr>
          <w:p w14:paraId="71FA3651"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Siemens AG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808080"/>
          </w:tcPr>
          <w:p w14:paraId="2702B32B"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Presentation of Report to TSG SA#78: TR22.804, Version 2.0.0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808080"/>
          </w:tcPr>
          <w:p w14:paraId="2DA04845" w14:textId="04500E21"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Withdrawn</w:t>
            </w:r>
          </w:p>
        </w:tc>
        <w:tc>
          <w:tcPr>
            <w:tcW w:w="3079" w:type="dxa"/>
            <w:gridSpan w:val="4"/>
            <w:tcBorders>
              <w:top w:val="single" w:sz="4" w:space="0" w:color="auto"/>
              <w:left w:val="single" w:sz="4" w:space="0" w:color="auto"/>
              <w:bottom w:val="single" w:sz="4" w:space="0" w:color="auto"/>
              <w:right w:val="single" w:sz="4" w:space="0" w:color="auto"/>
            </w:tcBorders>
            <w:shd w:val="clear" w:color="auto" w:fill="808080"/>
          </w:tcPr>
          <w:p w14:paraId="79015C20"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418B17F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9726C67"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5B590B8" w14:textId="6D3A562F" w:rsidR="00262921" w:rsidRPr="00D042C8" w:rsidRDefault="00D042C8" w:rsidP="00262921">
            <w:pPr>
              <w:snapToGrid w:val="0"/>
              <w:spacing w:after="0" w:line="240" w:lineRule="auto"/>
            </w:pPr>
            <w:hyperlink r:id="rId201" w:history="1">
              <w:r w:rsidR="00262921" w:rsidRPr="00D042C8">
                <w:rPr>
                  <w:rStyle w:val="Hyperlink"/>
                  <w:rFonts w:eastAsia="Times New Roman" w:cs="Arial"/>
                  <w:szCs w:val="18"/>
                  <w:lang w:eastAsia="ar-SA"/>
                </w:rPr>
                <w:t>S1-18</w:t>
              </w:r>
              <w:r w:rsidR="004309FB" w:rsidRPr="00D042C8">
                <w:rPr>
                  <w:rStyle w:val="Hyperlink"/>
                  <w:rFonts w:eastAsia="Times New Roman" w:cs="Arial"/>
                  <w:szCs w:val="18"/>
                  <w:lang w:eastAsia="ar-SA"/>
                </w:rPr>
                <w:t>0284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17DD2DC"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30F310A" w14:textId="3B5B416D" w:rsidR="00262921" w:rsidRPr="000C7946"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CAV and 5GLAN</w:t>
            </w:r>
            <w:r w:rsidRPr="00C772D8">
              <w:rPr>
                <w:rFonts w:eastAsia="Times New Roman" w:cs="Arial"/>
                <w:szCs w:val="18"/>
                <w:lang w:eastAsia="ar-SA"/>
              </w:rPr>
              <w:t xml:space="preserve"> </w:t>
            </w:r>
            <w:r w:rsidRPr="000C7946">
              <w:rPr>
                <w:rFonts w:eastAsia="Times New Roman" w:cs="Arial"/>
                <w:szCs w:val="18"/>
                <w:lang w:eastAsia="ar-SA"/>
              </w:rPr>
              <w:t>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8D934C8" w14:textId="77777777" w:rsidR="00262921" w:rsidRPr="000C7946"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FCAC8EE"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32EE849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0245AB2"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B815F6" w14:textId="4EF50B80" w:rsidR="00262921" w:rsidRPr="00D042C8" w:rsidRDefault="00D042C8" w:rsidP="00262921">
            <w:pPr>
              <w:snapToGrid w:val="0"/>
              <w:spacing w:after="0" w:line="240" w:lineRule="auto"/>
            </w:pPr>
            <w:hyperlink r:id="rId202" w:history="1">
              <w:r w:rsidR="00262921" w:rsidRPr="00D042C8">
                <w:rPr>
                  <w:rStyle w:val="Hyperlink"/>
                  <w:rFonts w:eastAsia="Times New Roman" w:cs="Arial"/>
                  <w:szCs w:val="18"/>
                  <w:lang w:eastAsia="ar-SA"/>
                </w:rPr>
                <w:t>S1-18</w:t>
              </w:r>
              <w:r w:rsidR="004309FB" w:rsidRPr="00D042C8">
                <w:rPr>
                  <w:rStyle w:val="Hyperlink"/>
                  <w:rFonts w:eastAsia="Times New Roman" w:cs="Arial"/>
                  <w:szCs w:val="18"/>
                  <w:lang w:eastAsia="ar-SA"/>
                </w:rPr>
                <w:t>0285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A2F5A27" w14:textId="77777777" w:rsidR="00262921" w:rsidRPr="000C7946" w:rsidRDefault="00262921" w:rsidP="00262921">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5A27791" w14:textId="72AE2BED" w:rsidR="00262921" w:rsidRPr="000C7946"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CAV and 5GLAN</w:t>
            </w:r>
            <w:r w:rsidRPr="00C772D8">
              <w:rPr>
                <w:rFonts w:eastAsia="Times New Roman" w:cs="Arial"/>
                <w:szCs w:val="18"/>
                <w:lang w:eastAsia="ar-SA"/>
              </w:rPr>
              <w:t xml:space="preserve"> </w:t>
            </w:r>
            <w:r w:rsidRPr="000C7946">
              <w:rPr>
                <w:rFonts w:eastAsia="Times New Roman" w:cs="Arial"/>
                <w:szCs w:val="18"/>
                <w:lang w:eastAsia="ar-SA"/>
              </w:rPr>
              <w:t>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4D1B0A5" w14:textId="77777777" w:rsidR="00262921" w:rsidRPr="000C7946"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B7281E8" w14:textId="77777777" w:rsidR="00262921" w:rsidRPr="00262921" w:rsidRDefault="00262921" w:rsidP="00262921">
            <w:pPr>
              <w:snapToGrid w:val="0"/>
              <w:spacing w:after="0" w:line="240" w:lineRule="auto"/>
              <w:rPr>
                <w:rFonts w:eastAsia="Times New Roman" w:cs="Arial"/>
                <w:szCs w:val="18"/>
                <w:lang w:eastAsia="ar-SA"/>
              </w:rPr>
            </w:pPr>
          </w:p>
        </w:tc>
      </w:tr>
      <w:tr w:rsidR="004D36FE" w:rsidRPr="00B04844" w14:paraId="6EC2C0D7" w14:textId="77777777" w:rsidTr="00566480">
        <w:trPr>
          <w:trHeight w:val="141"/>
        </w:trPr>
        <w:tc>
          <w:tcPr>
            <w:tcW w:w="14499" w:type="dxa"/>
            <w:gridSpan w:val="13"/>
            <w:tcBorders>
              <w:bottom w:val="nil"/>
            </w:tcBorders>
            <w:shd w:val="clear" w:color="auto" w:fill="F2F2F2"/>
          </w:tcPr>
          <w:p w14:paraId="50913C4A" w14:textId="77777777" w:rsidR="004D36FE" w:rsidRPr="00F45489" w:rsidRDefault="004D36FE" w:rsidP="004D36FE">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4D36FE" w:rsidRPr="00B04844" w14:paraId="2660E62E" w14:textId="77777777" w:rsidTr="00566480">
        <w:trPr>
          <w:trHeight w:val="141"/>
        </w:trPr>
        <w:tc>
          <w:tcPr>
            <w:tcW w:w="14499" w:type="dxa"/>
            <w:gridSpan w:val="13"/>
            <w:tcBorders>
              <w:bottom w:val="single" w:sz="4" w:space="0" w:color="auto"/>
            </w:tcBorders>
            <w:shd w:val="clear" w:color="auto" w:fill="auto"/>
          </w:tcPr>
          <w:p w14:paraId="406CEFC4"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E370F31"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22.821v1.0.0</w:t>
            </w:r>
          </w:p>
          <w:p w14:paraId="114E8E3D"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0DB37FEC"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65</w:t>
            </w:r>
            <w:r w:rsidRPr="004070E3">
              <w:rPr>
                <w:rFonts w:eastAsia="Arial Unicode MS" w:cs="Arial"/>
                <w:szCs w:val="18"/>
                <w:lang w:val="fr-FR" w:eastAsia="ar-SA"/>
              </w:rPr>
              <w:t>%</w:t>
            </w:r>
          </w:p>
          <w:p w14:paraId="3A3F3855" w14:textId="77777777" w:rsidR="004D36FE" w:rsidRPr="004070E3" w:rsidRDefault="004D36FE" w:rsidP="004D36FE">
            <w:pPr>
              <w:suppressAutoHyphens/>
              <w:spacing w:after="0" w:line="240" w:lineRule="auto"/>
              <w:rPr>
                <w:rFonts w:eastAsia="Arial Unicode MS" w:cs="Arial"/>
                <w:i/>
                <w:szCs w:val="18"/>
                <w:lang w:eastAsia="ar-SA"/>
              </w:rPr>
            </w:pPr>
          </w:p>
        </w:tc>
      </w:tr>
      <w:tr w:rsidR="00262921" w:rsidRPr="00262921" w14:paraId="0163522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99AC265"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1204FCA" w14:textId="3C13EC35" w:rsidR="00262921" w:rsidRPr="00262921" w:rsidRDefault="009A7C1C" w:rsidP="00262921">
            <w:pPr>
              <w:snapToGrid w:val="0"/>
              <w:spacing w:after="0" w:line="240" w:lineRule="auto"/>
              <w:rPr>
                <w:rFonts w:eastAsia="Times New Roman" w:cs="Arial"/>
                <w:szCs w:val="18"/>
                <w:lang w:eastAsia="ar-SA"/>
              </w:rPr>
            </w:pPr>
            <w:hyperlink r:id="rId203" w:history="1">
              <w:r w:rsidR="00262921" w:rsidRPr="00262921">
                <w:rPr>
                  <w:rStyle w:val="Hyperlink"/>
                  <w:rFonts w:cs="Arial"/>
                </w:rPr>
                <w:t>S1-180023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FA1F3F1"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InterDigital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3182C2E"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Proposed clarifications of 5GLAN requirements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163D36E" w14:textId="59D3883D"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DB2DA08"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7F699D6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A53811A"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08CA19B" w14:textId="147BBEB9" w:rsidR="00262921" w:rsidRPr="00D2256A" w:rsidRDefault="009A7C1C" w:rsidP="00262921">
            <w:pPr>
              <w:snapToGrid w:val="0"/>
              <w:spacing w:after="0" w:line="240" w:lineRule="auto"/>
              <w:rPr>
                <w:rFonts w:eastAsia="Times New Roman" w:cs="Arial"/>
                <w:szCs w:val="18"/>
                <w:lang w:eastAsia="ar-SA"/>
              </w:rPr>
            </w:pPr>
            <w:hyperlink r:id="rId204" w:history="1">
              <w:r w:rsidR="00262921" w:rsidRPr="00262921">
                <w:rPr>
                  <w:rStyle w:val="Hyperlink"/>
                  <w:rFonts w:cs="Arial"/>
                </w:rPr>
                <w:t>S1-180073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E209079"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25351A5"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Clarification on subscription aspects in use case 5.2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16FD8B1"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AD8EF85"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1A97ED4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1C85B54"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E645000" w14:textId="7482B833" w:rsidR="00262921" w:rsidRPr="00D2256A" w:rsidRDefault="009A7C1C" w:rsidP="00262921">
            <w:pPr>
              <w:snapToGrid w:val="0"/>
              <w:spacing w:after="0" w:line="240" w:lineRule="auto"/>
              <w:rPr>
                <w:rFonts w:eastAsia="Times New Roman" w:cs="Arial"/>
                <w:szCs w:val="18"/>
                <w:lang w:eastAsia="ar-SA"/>
              </w:rPr>
            </w:pPr>
            <w:hyperlink r:id="rId205" w:history="1">
              <w:r w:rsidR="00262921" w:rsidRPr="00262921">
                <w:rPr>
                  <w:rStyle w:val="Hyperlink"/>
                  <w:rFonts w:cs="Arial"/>
                </w:rPr>
                <w:t>S1-180074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95DE976"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Huawei, Hisilicon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2D24F6D"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Clarification on service continuity for private communication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93DD04D"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36D13A8"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717843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17656B8"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E9A4D7" w14:textId="120FF187" w:rsidR="00262921" w:rsidRPr="00D2256A" w:rsidRDefault="009A7C1C" w:rsidP="00262921">
            <w:pPr>
              <w:snapToGrid w:val="0"/>
              <w:spacing w:after="0" w:line="240" w:lineRule="auto"/>
              <w:rPr>
                <w:rFonts w:eastAsia="Times New Roman" w:cs="Arial"/>
                <w:szCs w:val="18"/>
                <w:lang w:eastAsia="ar-SA"/>
              </w:rPr>
            </w:pPr>
            <w:hyperlink r:id="rId206" w:history="1">
              <w:r w:rsidR="00262921" w:rsidRPr="00262921">
                <w:rPr>
                  <w:rStyle w:val="Hyperlink"/>
                  <w:rFonts w:cs="Arial"/>
                </w:rPr>
                <w:t>S1-180124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5659755"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56B7FCE"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Use case for supporting discovery mechanism</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812D948"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62651A9"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D77C0E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C37A77D"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E215622" w14:textId="1DD902DF" w:rsidR="00262921" w:rsidRPr="00D2256A" w:rsidRDefault="009A7C1C" w:rsidP="00262921">
            <w:pPr>
              <w:snapToGrid w:val="0"/>
              <w:spacing w:after="0" w:line="240" w:lineRule="auto"/>
              <w:rPr>
                <w:rFonts w:eastAsia="Times New Roman" w:cs="Arial"/>
                <w:szCs w:val="18"/>
                <w:lang w:eastAsia="ar-SA"/>
              </w:rPr>
            </w:pPr>
            <w:hyperlink r:id="rId207" w:history="1">
              <w:r w:rsidR="00262921" w:rsidRPr="00262921">
                <w:rPr>
                  <w:rStyle w:val="Hyperlink"/>
                  <w:rFonts w:cs="Arial"/>
                </w:rPr>
                <w:t>S1-180169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FF20329"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2700732"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 xml:space="preserve">Use case on </w:t>
            </w:r>
            <w:r w:rsidRPr="00EB736B">
              <w:rPr>
                <w:rFonts w:eastAsia="Times New Roman" w:cs="Arial" w:hint="eastAsia"/>
                <w:szCs w:val="18"/>
                <w:lang w:eastAsia="ar-SA"/>
              </w:rPr>
              <w:t>d</w:t>
            </w:r>
            <w:r w:rsidRPr="00EB736B">
              <w:rPr>
                <w:rFonts w:eastAsia="Times New Roman" w:cs="Arial"/>
                <w:szCs w:val="18"/>
                <w:lang w:eastAsia="ar-SA"/>
              </w:rPr>
              <w:t xml:space="preserve">ynamic </w:t>
            </w:r>
            <w:bookmarkStart w:id="97" w:name="OLE_LINK26"/>
            <w:bookmarkStart w:id="98" w:name="OLE_LINK27"/>
            <w:r w:rsidRPr="00EB736B">
              <w:rPr>
                <w:rFonts w:eastAsia="Times New Roman" w:cs="Arial" w:hint="eastAsia"/>
                <w:szCs w:val="18"/>
                <w:lang w:eastAsia="ar-SA"/>
              </w:rPr>
              <w:t xml:space="preserve">creating and </w:t>
            </w:r>
            <w:bookmarkEnd w:id="97"/>
            <w:bookmarkEnd w:id="98"/>
            <w:r w:rsidRPr="00EB736B">
              <w:rPr>
                <w:rFonts w:eastAsia="Times New Roman" w:cs="Arial" w:hint="eastAsia"/>
                <w:szCs w:val="18"/>
                <w:lang w:eastAsia="ar-SA"/>
              </w:rPr>
              <w:t xml:space="preserve">joining </w:t>
            </w:r>
            <w:r w:rsidRPr="00EB736B">
              <w:rPr>
                <w:rFonts w:eastAsia="Times New Roman" w:cs="Arial"/>
                <w:szCs w:val="18"/>
                <w:lang w:eastAsia="ar-SA"/>
              </w:rPr>
              <w:t xml:space="preserve">in a 3GPP private </w:t>
            </w:r>
            <w:bookmarkStart w:id="99" w:name="OLE_LINK9"/>
            <w:r w:rsidRPr="00EB736B">
              <w:rPr>
                <w:rFonts w:eastAsia="Times New Roman" w:cs="Arial" w:hint="eastAsia"/>
                <w:szCs w:val="18"/>
                <w:lang w:eastAsia="ar-SA"/>
              </w:rPr>
              <w:t>multicast</w:t>
            </w:r>
            <w:bookmarkEnd w:id="99"/>
            <w:r w:rsidRPr="00EB736B">
              <w:rPr>
                <w:rFonts w:eastAsia="Times New Roman" w:cs="Arial" w:hint="eastAsia"/>
                <w:szCs w:val="18"/>
                <w:lang w:eastAsia="ar-SA"/>
              </w:rPr>
              <w:t xml:space="preserve"> </w:t>
            </w:r>
            <w:r w:rsidRPr="00EB736B">
              <w:rPr>
                <w:rFonts w:eastAsia="Times New Roman" w:cs="Arial"/>
                <w:szCs w:val="18"/>
                <w:lang w:eastAsia="ar-SA"/>
              </w:rPr>
              <w:t>communications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ED0F80F"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1C92AB2"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47F715A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6317B99"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5F7034" w14:textId="00F7097C" w:rsidR="00262921" w:rsidRPr="00D2256A" w:rsidRDefault="009A7C1C" w:rsidP="00262921">
            <w:pPr>
              <w:snapToGrid w:val="0"/>
              <w:spacing w:after="0" w:line="240" w:lineRule="auto"/>
              <w:rPr>
                <w:rFonts w:eastAsia="Times New Roman" w:cs="Arial"/>
                <w:szCs w:val="18"/>
                <w:lang w:eastAsia="ar-SA"/>
              </w:rPr>
            </w:pPr>
            <w:hyperlink r:id="rId208" w:history="1">
              <w:r w:rsidR="00262921" w:rsidRPr="00262921">
                <w:rPr>
                  <w:rStyle w:val="Hyperlink"/>
                  <w:rFonts w:cs="Arial"/>
                </w:rPr>
                <w:t>S1-180170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F6049A4"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BF5EEBE"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Use case on scaling up/down the 5G PVN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4D4EAE1"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7439D52"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AF1D4F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D0575DC"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58777DB" w14:textId="14B7726F" w:rsidR="00262921" w:rsidRPr="00D2256A" w:rsidRDefault="009A7C1C" w:rsidP="00262921">
            <w:pPr>
              <w:snapToGrid w:val="0"/>
              <w:spacing w:after="0" w:line="240" w:lineRule="auto"/>
              <w:rPr>
                <w:rFonts w:eastAsia="Times New Roman" w:cs="Arial"/>
                <w:szCs w:val="18"/>
                <w:lang w:eastAsia="ar-SA"/>
              </w:rPr>
            </w:pPr>
            <w:hyperlink r:id="rId209" w:history="1">
              <w:r w:rsidR="00262921" w:rsidRPr="00262921">
                <w:rPr>
                  <w:rStyle w:val="Hyperlink"/>
                  <w:rFonts w:cs="Arial"/>
                </w:rPr>
                <w:t>S1-180192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90DB4A5"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DD7FE99"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5GLAN TR 22.821 Restrict UE’</w:t>
            </w:r>
            <w:r w:rsidRPr="00EB736B">
              <w:rPr>
                <w:rFonts w:eastAsia="Times New Roman" w:cs="Arial" w:hint="eastAsia"/>
                <w:szCs w:val="18"/>
                <w:lang w:eastAsia="ar-SA"/>
              </w:rPr>
              <w:t>s</w:t>
            </w:r>
            <w:r w:rsidRPr="00EB736B">
              <w:rPr>
                <w:rFonts w:eastAsia="Times New Roman" w:cs="Arial"/>
                <w:szCs w:val="18"/>
                <w:lang w:eastAsia="ar-SA"/>
              </w:rPr>
              <w:t xml:space="preserve"> private communication based on UE's location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24F198F"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F9464F4"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B80279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A839FA3"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68FE185" w14:textId="21BFE9FF" w:rsidR="00262921" w:rsidRPr="00D2256A" w:rsidRDefault="009A7C1C" w:rsidP="00262921">
            <w:pPr>
              <w:snapToGrid w:val="0"/>
              <w:spacing w:after="0" w:line="240" w:lineRule="auto"/>
              <w:rPr>
                <w:rFonts w:eastAsia="Times New Roman" w:cs="Arial"/>
                <w:szCs w:val="18"/>
                <w:lang w:eastAsia="ar-SA"/>
              </w:rPr>
            </w:pPr>
            <w:hyperlink r:id="rId210" w:history="1">
              <w:r w:rsidR="00262921" w:rsidRPr="00262921">
                <w:rPr>
                  <w:rStyle w:val="Hyperlink"/>
                  <w:rFonts w:cs="Arial"/>
                </w:rPr>
                <w:t>S1-180049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8CB72BA" w14:textId="77777777" w:rsidR="00262921" w:rsidRPr="00D2256A" w:rsidRDefault="00262921" w:rsidP="00262921">
            <w:pPr>
              <w:snapToGrid w:val="0"/>
              <w:spacing w:after="0" w:line="240" w:lineRule="auto"/>
              <w:rPr>
                <w:rFonts w:eastAsia="Times New Roman" w:cs="Arial"/>
                <w:szCs w:val="18"/>
                <w:lang w:eastAsia="ar-SA"/>
              </w:rPr>
            </w:pPr>
            <w:r w:rsidRPr="00EA747C">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FFD0104" w14:textId="77777777" w:rsidR="00262921" w:rsidRPr="00D2256A" w:rsidRDefault="00262921" w:rsidP="00262921">
            <w:pPr>
              <w:snapToGrid w:val="0"/>
              <w:spacing w:after="0" w:line="240" w:lineRule="auto"/>
              <w:rPr>
                <w:rFonts w:eastAsia="Times New Roman" w:cs="Arial"/>
                <w:szCs w:val="18"/>
                <w:lang w:eastAsia="ar-SA"/>
              </w:rPr>
            </w:pPr>
            <w:r w:rsidRPr="00EA747C">
              <w:rPr>
                <w:rFonts w:eastAsia="Times New Roman" w:cs="Arial"/>
                <w:szCs w:val="18"/>
                <w:lang w:eastAsia="ar-SA"/>
              </w:rPr>
              <w:t>FS_5GLAN considerations for security and charging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81CE02E"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6D10380"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405AE61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E7B500D"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BBAE328" w14:textId="1B2A44C2" w:rsidR="00262921" w:rsidRPr="00D2256A" w:rsidRDefault="009A7C1C" w:rsidP="00262921">
            <w:pPr>
              <w:snapToGrid w:val="0"/>
              <w:spacing w:after="0" w:line="240" w:lineRule="auto"/>
              <w:rPr>
                <w:rFonts w:eastAsia="Times New Roman" w:cs="Arial"/>
                <w:szCs w:val="18"/>
                <w:lang w:eastAsia="ar-SA"/>
              </w:rPr>
            </w:pPr>
            <w:hyperlink r:id="rId211" w:history="1">
              <w:r w:rsidR="00262921" w:rsidRPr="00262921">
                <w:rPr>
                  <w:rStyle w:val="Hyperlink"/>
                  <w:rFonts w:cs="Arial"/>
                </w:rPr>
                <w:t>S1-180050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BA9469B" w14:textId="77777777" w:rsidR="00262921" w:rsidRPr="00D2256A" w:rsidRDefault="00262921" w:rsidP="00262921">
            <w:pPr>
              <w:snapToGrid w:val="0"/>
              <w:spacing w:after="0" w:line="240" w:lineRule="auto"/>
              <w:rPr>
                <w:rFonts w:eastAsia="Times New Roman" w:cs="Arial"/>
                <w:szCs w:val="18"/>
                <w:lang w:eastAsia="ar-SA"/>
              </w:rPr>
            </w:pPr>
            <w:r w:rsidRPr="00EA747C">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8067050" w14:textId="77777777" w:rsidR="00262921" w:rsidRPr="00D2256A" w:rsidRDefault="00262921" w:rsidP="00262921">
            <w:pPr>
              <w:snapToGrid w:val="0"/>
              <w:spacing w:after="0" w:line="240" w:lineRule="auto"/>
              <w:rPr>
                <w:rFonts w:eastAsia="Times New Roman" w:cs="Arial"/>
                <w:szCs w:val="18"/>
                <w:lang w:eastAsia="ar-SA"/>
              </w:rPr>
            </w:pPr>
            <w:r w:rsidRPr="00EA747C">
              <w:rPr>
                <w:rFonts w:eastAsia="Times New Roman" w:cs="Arial"/>
                <w:szCs w:val="18"/>
                <w:lang w:eastAsia="ar-SA"/>
              </w:rPr>
              <w:t>FS_5GLAN consolidated potential requirements for enterprise environment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A0F9C42"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3EA58BC"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43ABFEF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A399FE6"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FB82674" w14:textId="00556FDF" w:rsidR="00262921" w:rsidRPr="00D2256A" w:rsidRDefault="009A7C1C" w:rsidP="00262921">
            <w:pPr>
              <w:snapToGrid w:val="0"/>
              <w:spacing w:after="0" w:line="240" w:lineRule="auto"/>
              <w:rPr>
                <w:rFonts w:eastAsia="Times New Roman" w:cs="Arial"/>
                <w:szCs w:val="18"/>
                <w:lang w:eastAsia="ar-SA"/>
              </w:rPr>
            </w:pPr>
            <w:hyperlink r:id="rId212" w:history="1">
              <w:r w:rsidR="00262921" w:rsidRPr="00262921">
                <w:rPr>
                  <w:rStyle w:val="Hyperlink"/>
                  <w:rFonts w:cs="Arial"/>
                </w:rPr>
                <w:t>S1-180150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6A7F933"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0FD0D4"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FS_5GLAN Potential Requirement Consolidation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ACB0A71"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A5C5814"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3CEA1EE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860FB69"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B99AF07" w14:textId="406AC106" w:rsidR="00262921" w:rsidRPr="00D2256A" w:rsidRDefault="009A7C1C" w:rsidP="00262921">
            <w:pPr>
              <w:snapToGrid w:val="0"/>
              <w:spacing w:after="0" w:line="240" w:lineRule="auto"/>
              <w:rPr>
                <w:rFonts w:eastAsia="Times New Roman" w:cs="Arial"/>
                <w:szCs w:val="18"/>
                <w:lang w:eastAsia="ar-SA"/>
              </w:rPr>
            </w:pPr>
            <w:hyperlink r:id="rId213" w:history="1">
              <w:r w:rsidR="00262921" w:rsidRPr="00262921">
                <w:rPr>
                  <w:rStyle w:val="Hyperlink"/>
                  <w:rFonts w:cs="Arial"/>
                </w:rPr>
                <w:t>S1-180151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1DC8F1C"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56B10D9"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FS_5GLAN Conclusion and Recommendations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77208FB"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CCF6F34"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39888A7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CB0EF1D"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AD23242" w14:textId="1C92B5F9" w:rsidR="00262921" w:rsidRPr="00D2256A" w:rsidRDefault="009A7C1C" w:rsidP="00262921">
            <w:pPr>
              <w:snapToGrid w:val="0"/>
              <w:spacing w:after="0" w:line="240" w:lineRule="auto"/>
              <w:rPr>
                <w:rFonts w:eastAsia="Times New Roman" w:cs="Arial"/>
                <w:szCs w:val="18"/>
                <w:lang w:eastAsia="ar-SA"/>
              </w:rPr>
            </w:pPr>
            <w:hyperlink r:id="rId214" w:history="1">
              <w:r w:rsidR="00262921" w:rsidRPr="00262921">
                <w:rPr>
                  <w:rStyle w:val="Hyperlink"/>
                  <w:rFonts w:cs="Arial"/>
                </w:rPr>
                <w:t>S1-180149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CDED83B"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C1A297F" w14:textId="77777777" w:rsidR="00262921" w:rsidRPr="00D2256A" w:rsidRDefault="00262921" w:rsidP="00262921">
            <w:pPr>
              <w:snapToGrid w:val="0"/>
              <w:spacing w:after="0" w:line="240" w:lineRule="auto"/>
              <w:rPr>
                <w:rFonts w:eastAsia="Times New Roman" w:cs="Arial"/>
                <w:szCs w:val="18"/>
                <w:lang w:eastAsia="ar-SA"/>
              </w:rPr>
            </w:pPr>
            <w:r w:rsidRPr="00EB736B">
              <w:rPr>
                <w:rFonts w:eastAsia="Times New Roman" w:cs="Arial"/>
                <w:szCs w:val="18"/>
                <w:lang w:eastAsia="ar-SA"/>
              </w:rPr>
              <w:t>FS_5GLAN Editorial clean-up</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2B6D3B7"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AE4E094"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B81C05" w14:paraId="57F6ABBB" w14:textId="77777777" w:rsidTr="00566480">
        <w:trPr>
          <w:trHeight w:val="141"/>
        </w:trPr>
        <w:tc>
          <w:tcPr>
            <w:tcW w:w="14499" w:type="dxa"/>
            <w:gridSpan w:val="13"/>
            <w:tcBorders>
              <w:top w:val="nil"/>
              <w:bottom w:val="single" w:sz="4" w:space="0" w:color="auto"/>
            </w:tcBorders>
            <w:shd w:val="clear" w:color="auto" w:fill="F2F2F2"/>
          </w:tcPr>
          <w:p w14:paraId="46341AD8" w14:textId="77777777" w:rsidR="00262921" w:rsidRPr="00B81C05" w:rsidRDefault="00262921" w:rsidP="00262921">
            <w:pPr>
              <w:pStyle w:val="Heading3"/>
            </w:pPr>
            <w:r>
              <w:t>FS_5GLAN output</w:t>
            </w:r>
          </w:p>
        </w:tc>
      </w:tr>
      <w:tr w:rsidR="00262921" w:rsidRPr="00A75C05" w14:paraId="10645C6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D2707EA"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D6773D3" w14:textId="279E7FAC" w:rsidR="00262921" w:rsidRPr="005571B2" w:rsidRDefault="009A7C1C" w:rsidP="00262921">
            <w:pPr>
              <w:snapToGrid w:val="0"/>
              <w:spacing w:after="0" w:line="240" w:lineRule="auto"/>
              <w:rPr>
                <w:rStyle w:val="Hyperlink"/>
                <w:rFonts w:eastAsia="Times New Roman" w:cs="Arial"/>
                <w:color w:val="auto"/>
                <w:szCs w:val="18"/>
                <w:lang w:eastAsia="ar-SA"/>
              </w:rPr>
            </w:pPr>
            <w:hyperlink r:id="rId215" w:history="1">
              <w:r w:rsidR="00262921" w:rsidRPr="005571B2">
                <w:rPr>
                  <w:rStyle w:val="Hyperlink"/>
                  <w:rFonts w:cs="Arial"/>
                </w:rPr>
                <w:t>S1-18</w:t>
              </w:r>
              <w:r w:rsidR="005571B2" w:rsidRPr="005571B2">
                <w:rPr>
                  <w:rStyle w:val="Hyperlink"/>
                  <w:rFonts w:cs="Arial"/>
                </w:rPr>
                <w:t>0244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4D33B00"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68B1E35"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TR22.821v1.1.0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2129B5E"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EDF1CE5" w14:textId="77777777" w:rsidR="00262921" w:rsidRPr="00BD7E9D" w:rsidRDefault="00262921" w:rsidP="00262921">
            <w:pPr>
              <w:snapToGrid w:val="0"/>
              <w:spacing w:after="0" w:line="240" w:lineRule="auto"/>
              <w:rPr>
                <w:rFonts w:eastAsia="Arial Unicode MS" w:cs="Arial"/>
                <w:szCs w:val="18"/>
                <w:lang w:eastAsia="ar-SA"/>
              </w:rPr>
            </w:pPr>
          </w:p>
        </w:tc>
      </w:tr>
      <w:tr w:rsidR="00262921" w:rsidRPr="00A75C05" w14:paraId="181042E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53A9644"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3A39248" w14:textId="37713D6E" w:rsidR="00262921" w:rsidRPr="005571B2" w:rsidRDefault="009A7C1C" w:rsidP="00262921">
            <w:pPr>
              <w:snapToGrid w:val="0"/>
              <w:spacing w:after="0" w:line="240" w:lineRule="auto"/>
              <w:rPr>
                <w:rStyle w:val="Hyperlink"/>
                <w:rFonts w:eastAsia="Times New Roman" w:cs="Arial"/>
                <w:color w:val="auto"/>
                <w:szCs w:val="18"/>
                <w:lang w:eastAsia="ar-SA"/>
              </w:rPr>
            </w:pPr>
            <w:hyperlink r:id="rId216" w:history="1">
              <w:r w:rsidR="00262921" w:rsidRPr="005571B2">
                <w:rPr>
                  <w:rStyle w:val="Hyperlink"/>
                  <w:rFonts w:cs="Arial"/>
                </w:rPr>
                <w:t>S1-18</w:t>
              </w:r>
              <w:r w:rsidR="005571B2" w:rsidRPr="005571B2">
                <w:rPr>
                  <w:rStyle w:val="Hyperlink"/>
                  <w:rFonts w:cs="Arial"/>
                </w:rPr>
                <w:t>0245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52FBD6F"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38306AA"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TR22.821v1.1.0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4A3A291"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4A0635B" w14:textId="77777777" w:rsidR="00262921" w:rsidRPr="00BD7E9D" w:rsidRDefault="00262921" w:rsidP="00262921">
            <w:pPr>
              <w:snapToGrid w:val="0"/>
              <w:spacing w:after="0" w:line="240" w:lineRule="auto"/>
              <w:rPr>
                <w:rFonts w:eastAsia="Arial Unicode MS" w:cs="Arial"/>
                <w:szCs w:val="18"/>
                <w:lang w:eastAsia="ar-SA"/>
              </w:rPr>
            </w:pPr>
          </w:p>
        </w:tc>
      </w:tr>
      <w:tr w:rsidR="004D36FE" w:rsidRPr="00B04844" w14:paraId="201AABCF" w14:textId="77777777" w:rsidTr="00566480">
        <w:trPr>
          <w:trHeight w:val="141"/>
        </w:trPr>
        <w:tc>
          <w:tcPr>
            <w:tcW w:w="14499" w:type="dxa"/>
            <w:gridSpan w:val="13"/>
            <w:tcBorders>
              <w:bottom w:val="nil"/>
            </w:tcBorders>
            <w:shd w:val="clear" w:color="auto" w:fill="F2F2F2"/>
          </w:tcPr>
          <w:p w14:paraId="6E6B2942" w14:textId="77777777" w:rsidR="004D36FE" w:rsidRPr="009504CA" w:rsidRDefault="004D36FE" w:rsidP="004D36FE">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4D36FE" w:rsidRPr="00B04844" w14:paraId="7DB27DFC" w14:textId="77777777" w:rsidTr="00566480">
        <w:trPr>
          <w:trHeight w:val="141"/>
        </w:trPr>
        <w:tc>
          <w:tcPr>
            <w:tcW w:w="14499" w:type="dxa"/>
            <w:gridSpan w:val="13"/>
            <w:tcBorders>
              <w:bottom w:val="single" w:sz="4" w:space="0" w:color="auto"/>
            </w:tcBorders>
            <w:shd w:val="clear" w:color="auto" w:fill="auto"/>
          </w:tcPr>
          <w:p w14:paraId="3A3DEE27"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4E632B8"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TR22.872v0.3.0</w:t>
            </w:r>
          </w:p>
          <w:p w14:paraId="3E34B3E8"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06E696E3"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57374081" w14:textId="77777777" w:rsidR="004D36FE" w:rsidRPr="004070E3" w:rsidRDefault="004D36FE" w:rsidP="004D36FE">
            <w:pPr>
              <w:suppressAutoHyphens/>
              <w:spacing w:after="0" w:line="240" w:lineRule="auto"/>
              <w:rPr>
                <w:rFonts w:eastAsia="Arial Unicode MS" w:cs="Arial"/>
                <w:i/>
                <w:szCs w:val="18"/>
                <w:lang w:eastAsia="ar-SA"/>
              </w:rPr>
            </w:pPr>
          </w:p>
        </w:tc>
      </w:tr>
      <w:tr w:rsidR="00262921" w:rsidRPr="00262921" w14:paraId="42C3D9E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85203C1"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D66C31B" w14:textId="49D69A29" w:rsidR="00262921" w:rsidRPr="00262921" w:rsidRDefault="009A7C1C" w:rsidP="00262921">
            <w:pPr>
              <w:snapToGrid w:val="0"/>
              <w:spacing w:after="0" w:line="240" w:lineRule="auto"/>
              <w:rPr>
                <w:rFonts w:eastAsia="Times New Roman" w:cs="Arial"/>
                <w:szCs w:val="18"/>
                <w:lang w:eastAsia="ar-SA"/>
              </w:rPr>
            </w:pPr>
            <w:hyperlink r:id="rId217" w:history="1">
              <w:r w:rsidR="00262921" w:rsidRPr="00262921">
                <w:rPr>
                  <w:rStyle w:val="Hyperlink"/>
                  <w:rFonts w:cs="Arial"/>
                </w:rPr>
                <w:t>S1-180012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A57B1EF"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hint="eastAsia"/>
                <w:szCs w:val="18"/>
                <w:lang w:eastAsia="ar-SA"/>
              </w:rPr>
              <w:t>ZTE Corporation</w:t>
            </w:r>
            <w:r w:rsidRPr="00262921">
              <w:rPr>
                <w:rFonts w:eastAsia="Times New Roman" w:cs="Arial"/>
                <w:szCs w:val="18"/>
                <w:lang w:eastAsia="ar-SA"/>
              </w:rPr>
              <w:t>, China Unicom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51F079" w14:textId="77777777" w:rsidR="00262921" w:rsidRPr="00262921" w:rsidRDefault="00262921" w:rsidP="00262921">
            <w:pPr>
              <w:snapToGrid w:val="0"/>
              <w:spacing w:after="0" w:line="240" w:lineRule="auto"/>
              <w:rPr>
                <w:rFonts w:eastAsia="Times New Roman" w:cs="Arial"/>
                <w:szCs w:val="18"/>
                <w:lang w:eastAsia="ar-SA"/>
              </w:rPr>
            </w:pPr>
            <w:r w:rsidRPr="00262921">
              <w:rPr>
                <w:rFonts w:eastAsia="Times New Roman" w:cs="Arial"/>
                <w:szCs w:val="18"/>
                <w:lang w:eastAsia="ar-SA"/>
              </w:rPr>
              <w:t xml:space="preserve">5G_HYPOS: </w:t>
            </w:r>
            <w:r w:rsidRPr="00262921">
              <w:rPr>
                <w:rFonts w:eastAsia="Times New Roman" w:cs="Arial" w:hint="eastAsia"/>
                <w:szCs w:val="18"/>
                <w:lang w:eastAsia="ar-SA"/>
              </w:rPr>
              <w:t>Complemented requirements for section 5.2.3</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F8312D8" w14:textId="1F04E2F5" w:rsidR="00262921" w:rsidRPr="00262921"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276CDDA" w14:textId="77777777" w:rsidR="00262921" w:rsidRPr="00262921" w:rsidRDefault="00262921" w:rsidP="00262921">
            <w:pPr>
              <w:snapToGrid w:val="0"/>
              <w:spacing w:after="0" w:line="240" w:lineRule="auto"/>
              <w:rPr>
                <w:rFonts w:eastAsia="Times New Roman" w:cs="Arial"/>
                <w:szCs w:val="18"/>
                <w:lang w:eastAsia="ar-SA"/>
              </w:rPr>
            </w:pPr>
          </w:p>
        </w:tc>
      </w:tr>
      <w:tr w:rsidR="00262921" w:rsidRPr="00262921" w14:paraId="78060D9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E8BEF46"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96747A5" w14:textId="20E3E878" w:rsidR="00262921" w:rsidRPr="00D2256A" w:rsidRDefault="009A7C1C" w:rsidP="00262921">
            <w:pPr>
              <w:snapToGrid w:val="0"/>
              <w:spacing w:after="0" w:line="240" w:lineRule="auto"/>
              <w:rPr>
                <w:rFonts w:eastAsia="Times New Roman" w:cs="Arial"/>
                <w:szCs w:val="18"/>
                <w:lang w:eastAsia="ar-SA"/>
              </w:rPr>
            </w:pPr>
            <w:hyperlink r:id="rId218" w:history="1">
              <w:r w:rsidR="00262921" w:rsidRPr="00262921">
                <w:rPr>
                  <w:rStyle w:val="Hyperlink"/>
                  <w:rFonts w:cs="Arial"/>
                </w:rPr>
                <w:t>S1-180013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A34381E"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hint="eastAsia"/>
                <w:szCs w:val="18"/>
                <w:lang w:eastAsia="ar-SA"/>
              </w:rPr>
              <w:t>ZTE Corporation</w:t>
            </w:r>
            <w:r w:rsidRPr="005077E2">
              <w:rPr>
                <w:rFonts w:eastAsia="Times New Roman" w:cs="Arial"/>
                <w:szCs w:val="18"/>
                <w:lang w:eastAsia="ar-SA"/>
              </w:rPr>
              <w:t>, China Unicom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059B310"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 xml:space="preserve">5G_HYPOS: </w:t>
            </w:r>
            <w:r w:rsidRPr="005077E2">
              <w:rPr>
                <w:rFonts w:eastAsia="Times New Roman" w:cs="Arial" w:hint="eastAsia"/>
                <w:szCs w:val="18"/>
                <w:lang w:eastAsia="ar-SA"/>
              </w:rPr>
              <w:t>Complemented requirements for shared bikes UC</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C373053"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C45ACE1"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1F6C7C5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B43B871"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0077A3B" w14:textId="47E109A8" w:rsidR="00262921" w:rsidRPr="00D2256A" w:rsidRDefault="009A7C1C" w:rsidP="00262921">
            <w:pPr>
              <w:snapToGrid w:val="0"/>
              <w:spacing w:after="0" w:line="240" w:lineRule="auto"/>
              <w:rPr>
                <w:rFonts w:eastAsia="Times New Roman" w:cs="Arial"/>
                <w:szCs w:val="18"/>
                <w:lang w:eastAsia="ar-SA"/>
              </w:rPr>
            </w:pPr>
            <w:hyperlink r:id="rId219" w:history="1">
              <w:r w:rsidR="00262921" w:rsidRPr="00262921">
                <w:rPr>
                  <w:rStyle w:val="Hyperlink"/>
                  <w:rFonts w:cs="Arial"/>
                </w:rPr>
                <w:t>S1-180076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9E8DF3C"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BlackBerry UK Ltd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5C8C44F"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(5G_HYPOS) TR 22.872 Clarification of power consumption in Use case on Asset tracking in the railway sector</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21FD76D"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A984A6F"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79014D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FEBAED0"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F9E2FCA" w14:textId="17C3CBA9" w:rsidR="00262921" w:rsidRPr="00D2256A" w:rsidRDefault="009A7C1C" w:rsidP="00262921">
            <w:pPr>
              <w:snapToGrid w:val="0"/>
              <w:spacing w:after="0" w:line="240" w:lineRule="auto"/>
              <w:rPr>
                <w:rFonts w:eastAsia="Times New Roman" w:cs="Arial"/>
                <w:szCs w:val="18"/>
                <w:lang w:eastAsia="ar-SA"/>
              </w:rPr>
            </w:pPr>
            <w:hyperlink r:id="rId220" w:history="1">
              <w:r w:rsidR="00262921" w:rsidRPr="00262921">
                <w:rPr>
                  <w:rStyle w:val="Hyperlink"/>
                  <w:rFonts w:cs="Arial"/>
                </w:rPr>
                <w:t>S1-180164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29C2422"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ESA (European Space Agency)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B231EB2"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TR 22.872 - Proposal for changes to clause 5.6 and 5.6.1</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D5D4D2F"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F66D897"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7EA4C91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D7D2D70"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64502A5" w14:textId="358AE706" w:rsidR="00262921" w:rsidRPr="00D2256A" w:rsidRDefault="009A7C1C" w:rsidP="00262921">
            <w:pPr>
              <w:snapToGrid w:val="0"/>
              <w:spacing w:after="0" w:line="240" w:lineRule="auto"/>
              <w:rPr>
                <w:rFonts w:eastAsia="Times New Roman" w:cs="Arial"/>
                <w:szCs w:val="18"/>
                <w:lang w:eastAsia="ar-SA"/>
              </w:rPr>
            </w:pPr>
            <w:hyperlink r:id="rId221" w:history="1">
              <w:r w:rsidR="00262921" w:rsidRPr="00262921">
                <w:rPr>
                  <w:rStyle w:val="Hyperlink"/>
                  <w:rFonts w:cs="Arial"/>
                </w:rPr>
                <w:t>S1-180014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0834F6E"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hint="eastAsia"/>
                <w:szCs w:val="18"/>
                <w:lang w:eastAsia="ar-SA"/>
              </w:rPr>
              <w:t>ZTE Corporation, China Mobile, China Unicom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88B007C"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 xml:space="preserve">5G_HYPOS: </w:t>
            </w:r>
            <w:r w:rsidRPr="005077E2">
              <w:rPr>
                <w:rFonts w:eastAsia="Times New Roman" w:cs="Arial" w:hint="eastAsia"/>
                <w:szCs w:val="18"/>
                <w:lang w:eastAsia="ar-SA"/>
              </w:rPr>
              <w:t>Support multiple different location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79E6080"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1E8E4F8"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31186A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2C3971B"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488A42C" w14:textId="765C2A56" w:rsidR="00262921" w:rsidRPr="00D2256A" w:rsidRDefault="009A7C1C" w:rsidP="00262921">
            <w:pPr>
              <w:snapToGrid w:val="0"/>
              <w:spacing w:after="0" w:line="240" w:lineRule="auto"/>
              <w:rPr>
                <w:rFonts w:eastAsia="Times New Roman" w:cs="Arial"/>
                <w:szCs w:val="18"/>
                <w:lang w:eastAsia="ar-SA"/>
              </w:rPr>
            </w:pPr>
            <w:hyperlink r:id="rId222" w:history="1">
              <w:r w:rsidR="00262921" w:rsidRPr="00262921">
                <w:rPr>
                  <w:rStyle w:val="Hyperlink"/>
                  <w:rFonts w:cs="Arial"/>
                </w:rPr>
                <w:t>S1-180024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90F231F"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hint="eastAsia"/>
                <w:szCs w:val="18"/>
                <w:lang w:eastAsia="ar-SA"/>
              </w:rPr>
              <w:t>ZTE Corporation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4C32EE9"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5G_HYPOS: Support location method negotiation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EEB6189"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70983C9"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2F3DC8E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2672C80"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B230C0F" w14:textId="330157AC" w:rsidR="00262921" w:rsidRPr="00D2256A" w:rsidRDefault="009A7C1C" w:rsidP="00262921">
            <w:pPr>
              <w:snapToGrid w:val="0"/>
              <w:spacing w:after="0" w:line="240" w:lineRule="auto"/>
              <w:rPr>
                <w:rFonts w:eastAsia="Times New Roman" w:cs="Arial"/>
                <w:szCs w:val="18"/>
                <w:lang w:eastAsia="ar-SA"/>
              </w:rPr>
            </w:pPr>
            <w:hyperlink r:id="rId223" w:history="1">
              <w:r w:rsidR="00262921" w:rsidRPr="00262921">
                <w:rPr>
                  <w:rStyle w:val="Hyperlink"/>
                  <w:rFonts w:cs="Arial"/>
                </w:rPr>
                <w:t>S1-180158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A9261F4"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ESA (European Space Agency)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CC4CAEB"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TR 22.872 - Proposal for the foreword of clause 6 (clause 6.1)</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4A98E30"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7C081BB"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E8E418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05174B9"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FF7D47D" w14:textId="0C419B7D" w:rsidR="00262921" w:rsidRPr="00D2256A" w:rsidRDefault="009A7C1C" w:rsidP="00262921">
            <w:pPr>
              <w:snapToGrid w:val="0"/>
              <w:spacing w:after="0" w:line="240" w:lineRule="auto"/>
              <w:rPr>
                <w:rFonts w:eastAsia="Times New Roman" w:cs="Arial"/>
                <w:szCs w:val="18"/>
                <w:lang w:eastAsia="ar-SA"/>
              </w:rPr>
            </w:pPr>
            <w:hyperlink r:id="rId224" w:history="1">
              <w:r w:rsidR="00262921" w:rsidRPr="00262921">
                <w:rPr>
                  <w:rStyle w:val="Hyperlink"/>
                  <w:rFonts w:cs="Arial"/>
                </w:rPr>
                <w:t>S1-180160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19FC634"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ESA (European Space Agency)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983B067"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TR 22.872 – Considerations on the commonalities of performances targets among use cases (clause 6.2)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C132E64"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6E79D66"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5757A8F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2757C7E"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0359F14" w14:textId="3900EE52" w:rsidR="00262921" w:rsidRPr="00D2256A" w:rsidRDefault="009A7C1C" w:rsidP="00262921">
            <w:pPr>
              <w:snapToGrid w:val="0"/>
              <w:spacing w:after="0" w:line="240" w:lineRule="auto"/>
              <w:rPr>
                <w:rFonts w:eastAsia="Times New Roman" w:cs="Arial"/>
                <w:szCs w:val="18"/>
                <w:lang w:eastAsia="ar-SA"/>
              </w:rPr>
            </w:pPr>
            <w:hyperlink r:id="rId225" w:history="1">
              <w:r w:rsidR="00262921" w:rsidRPr="00262921">
                <w:rPr>
                  <w:rStyle w:val="Hyperlink"/>
                  <w:rFonts w:cs="Arial"/>
                </w:rPr>
                <w:t>S1-180162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42489AC"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ESA (European Space Agency)</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8C2694B" w14:textId="77777777" w:rsidR="00262921" w:rsidRPr="00D2256A" w:rsidRDefault="00262921" w:rsidP="00262921">
            <w:pPr>
              <w:snapToGrid w:val="0"/>
              <w:spacing w:after="0" w:line="240" w:lineRule="auto"/>
              <w:rPr>
                <w:rFonts w:eastAsia="Times New Roman" w:cs="Arial"/>
                <w:szCs w:val="18"/>
                <w:lang w:eastAsia="ar-SA"/>
              </w:rPr>
            </w:pPr>
            <w:r w:rsidRPr="005077E2">
              <w:rPr>
                <w:rFonts w:eastAsia="Times New Roman" w:cs="Arial"/>
                <w:szCs w:val="18"/>
                <w:lang w:eastAsia="ar-SA"/>
              </w:rPr>
              <w:t>TR 22.872 – Considerations on the grouping of use cases (clause 6.3)</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54E4BF9"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7C54E40"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B81C05" w14:paraId="0A5290E4" w14:textId="77777777" w:rsidTr="00566480">
        <w:trPr>
          <w:trHeight w:val="141"/>
        </w:trPr>
        <w:tc>
          <w:tcPr>
            <w:tcW w:w="14499" w:type="dxa"/>
            <w:gridSpan w:val="13"/>
            <w:tcBorders>
              <w:top w:val="nil"/>
              <w:bottom w:val="single" w:sz="4" w:space="0" w:color="auto"/>
            </w:tcBorders>
            <w:shd w:val="clear" w:color="auto" w:fill="F2F2F2"/>
          </w:tcPr>
          <w:p w14:paraId="58FA0304" w14:textId="77777777" w:rsidR="00262921" w:rsidRPr="00B81C05" w:rsidRDefault="00262921" w:rsidP="00262921">
            <w:pPr>
              <w:pStyle w:val="Heading3"/>
            </w:pPr>
            <w:r>
              <w:t>FS_HYPOS output</w:t>
            </w:r>
          </w:p>
        </w:tc>
      </w:tr>
      <w:tr w:rsidR="00262921" w:rsidRPr="00A75C05" w14:paraId="2146276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C8D258A"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DE5E723" w14:textId="4E8A49E6" w:rsidR="00262921" w:rsidRPr="005571B2" w:rsidRDefault="009A7C1C" w:rsidP="00262921">
            <w:pPr>
              <w:snapToGrid w:val="0"/>
              <w:spacing w:after="0" w:line="240" w:lineRule="auto"/>
              <w:rPr>
                <w:rStyle w:val="Hyperlink"/>
                <w:rFonts w:eastAsia="Times New Roman" w:cs="Arial"/>
                <w:color w:val="auto"/>
                <w:szCs w:val="18"/>
                <w:lang w:eastAsia="ar-SA"/>
              </w:rPr>
            </w:pPr>
            <w:hyperlink r:id="rId226" w:history="1">
              <w:r w:rsidR="00262921" w:rsidRPr="005571B2">
                <w:rPr>
                  <w:rStyle w:val="Hyperlink"/>
                  <w:rFonts w:cs="Arial"/>
                </w:rPr>
                <w:t>S1-18</w:t>
              </w:r>
              <w:r w:rsidR="005571B2" w:rsidRPr="005571B2">
                <w:rPr>
                  <w:rStyle w:val="Hyperlink"/>
                  <w:rFonts w:cs="Arial"/>
                </w:rPr>
                <w:t>0246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7E118E9"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(ESA)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856B67"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TR22.872v0.4.0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6761034"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A58872A" w14:textId="77777777" w:rsidR="00262921" w:rsidRPr="00BD7E9D" w:rsidRDefault="00262921" w:rsidP="00262921">
            <w:pPr>
              <w:snapToGrid w:val="0"/>
              <w:spacing w:after="0" w:line="240" w:lineRule="auto"/>
              <w:rPr>
                <w:rFonts w:eastAsia="Arial Unicode MS" w:cs="Arial"/>
                <w:szCs w:val="18"/>
                <w:lang w:eastAsia="ar-SA"/>
              </w:rPr>
            </w:pPr>
          </w:p>
        </w:tc>
      </w:tr>
      <w:tr w:rsidR="00262921" w:rsidRPr="00A75C05" w14:paraId="47F53B3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B628FC2"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F31CA30" w14:textId="70E1C280" w:rsidR="00262921" w:rsidRPr="005571B2" w:rsidRDefault="009A7C1C" w:rsidP="00262921">
            <w:pPr>
              <w:snapToGrid w:val="0"/>
              <w:spacing w:after="0" w:line="240" w:lineRule="auto"/>
              <w:rPr>
                <w:rStyle w:val="Hyperlink"/>
                <w:rFonts w:eastAsia="Times New Roman" w:cs="Arial"/>
                <w:color w:val="auto"/>
                <w:szCs w:val="18"/>
                <w:lang w:eastAsia="ar-SA"/>
              </w:rPr>
            </w:pPr>
            <w:hyperlink r:id="rId227" w:history="1">
              <w:r w:rsidR="00262921" w:rsidRPr="005571B2">
                <w:rPr>
                  <w:rStyle w:val="Hyperlink"/>
                  <w:rFonts w:cs="Arial"/>
                </w:rPr>
                <w:t>S1-18</w:t>
              </w:r>
              <w:r w:rsidR="005571B2" w:rsidRPr="005571B2">
                <w:rPr>
                  <w:rStyle w:val="Hyperlink"/>
                  <w:rFonts w:cs="Arial"/>
                </w:rPr>
                <w:t>0247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265C92"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(ESA)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EBA0B4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TR22.872v0.4.0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2508700"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657F8EC" w14:textId="77777777" w:rsidR="00262921" w:rsidRPr="00BD7E9D" w:rsidRDefault="00262921" w:rsidP="00262921">
            <w:pPr>
              <w:snapToGrid w:val="0"/>
              <w:spacing w:after="0" w:line="240" w:lineRule="auto"/>
              <w:rPr>
                <w:rFonts w:eastAsia="Arial Unicode MS" w:cs="Arial"/>
                <w:szCs w:val="18"/>
                <w:lang w:eastAsia="ar-SA"/>
              </w:rPr>
            </w:pPr>
          </w:p>
        </w:tc>
      </w:tr>
      <w:tr w:rsidR="004D36FE" w:rsidRPr="00B04844" w14:paraId="3F10BE0C" w14:textId="77777777" w:rsidTr="00566480">
        <w:trPr>
          <w:trHeight w:val="141"/>
        </w:trPr>
        <w:tc>
          <w:tcPr>
            <w:tcW w:w="14499" w:type="dxa"/>
            <w:gridSpan w:val="13"/>
            <w:tcBorders>
              <w:bottom w:val="nil"/>
            </w:tcBorders>
            <w:shd w:val="clear" w:color="auto" w:fill="F2F2F2"/>
          </w:tcPr>
          <w:p w14:paraId="439826AE" w14:textId="77777777" w:rsidR="004D36FE" w:rsidRPr="009504CA" w:rsidRDefault="004D36FE" w:rsidP="004D36FE">
            <w:pPr>
              <w:pStyle w:val="Heading2"/>
              <w:rPr>
                <w:lang w:val="en-US"/>
              </w:rPr>
            </w:pPr>
            <w:r w:rsidRPr="009504CA">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4D36FE" w:rsidRPr="00B04844" w14:paraId="66412D92" w14:textId="77777777" w:rsidTr="00566480">
        <w:trPr>
          <w:trHeight w:val="141"/>
        </w:trPr>
        <w:tc>
          <w:tcPr>
            <w:tcW w:w="14499" w:type="dxa"/>
            <w:gridSpan w:val="13"/>
            <w:tcBorders>
              <w:bottom w:val="single" w:sz="4" w:space="0" w:color="auto"/>
            </w:tcBorders>
            <w:shd w:val="clear" w:color="auto" w:fill="auto"/>
          </w:tcPr>
          <w:p w14:paraId="0057AE3A"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C38EB5"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TR22.822v0.1.0</w:t>
            </w:r>
          </w:p>
          <w:p w14:paraId="6F4692F7"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0180F476"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r w:rsidRPr="004070E3">
              <w:rPr>
                <w:rFonts w:eastAsia="Arial Unicode MS" w:cs="Arial"/>
                <w:szCs w:val="18"/>
                <w:lang w:val="fr-FR" w:eastAsia="ar-SA"/>
              </w:rPr>
              <w:t>%</w:t>
            </w:r>
          </w:p>
          <w:p w14:paraId="4B2F078B" w14:textId="77777777" w:rsidR="004D36FE" w:rsidRPr="004070E3" w:rsidRDefault="004D36FE" w:rsidP="004D36FE">
            <w:pPr>
              <w:suppressAutoHyphens/>
              <w:spacing w:after="0" w:line="240" w:lineRule="auto"/>
              <w:rPr>
                <w:rFonts w:eastAsia="Arial Unicode MS" w:cs="Arial"/>
                <w:i/>
                <w:szCs w:val="18"/>
                <w:lang w:eastAsia="ar-SA"/>
              </w:rPr>
            </w:pPr>
          </w:p>
        </w:tc>
      </w:tr>
      <w:tr w:rsidR="00EA52CA" w:rsidRPr="00262921" w14:paraId="1BF728C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8555FC7" w14:textId="77777777" w:rsidR="00EA52CA" w:rsidRPr="00A75C05" w:rsidRDefault="00EA52CA" w:rsidP="00EA52C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E4815F5" w14:textId="74BA3788" w:rsidR="00EA52CA" w:rsidRPr="00D2256A" w:rsidRDefault="009A7C1C" w:rsidP="00EA52CA">
            <w:pPr>
              <w:snapToGrid w:val="0"/>
              <w:spacing w:after="0" w:line="240" w:lineRule="auto"/>
              <w:rPr>
                <w:rFonts w:eastAsia="Times New Roman" w:cs="Arial"/>
                <w:szCs w:val="18"/>
                <w:lang w:eastAsia="ar-SA"/>
              </w:rPr>
            </w:pPr>
            <w:hyperlink r:id="rId228" w:history="1">
              <w:r w:rsidR="00EA52CA" w:rsidRPr="00262921">
                <w:rPr>
                  <w:rStyle w:val="Hyperlink"/>
                  <w:rFonts w:cs="Arial"/>
                </w:rPr>
                <w:t>S1-180137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E7F2879" w14:textId="77777777" w:rsidR="00EA52CA" w:rsidRPr="00D2256A" w:rsidRDefault="00EA52CA" w:rsidP="00EA52CA">
            <w:pPr>
              <w:snapToGrid w:val="0"/>
              <w:spacing w:after="0" w:line="240" w:lineRule="auto"/>
              <w:rPr>
                <w:rFonts w:eastAsia="Times New Roman" w:cs="Arial"/>
                <w:szCs w:val="18"/>
                <w:lang w:eastAsia="ar-SA"/>
              </w:rPr>
            </w:pPr>
            <w:r w:rsidRPr="000D62CD">
              <w:rPr>
                <w:rFonts w:eastAsia="Times New Roman" w:cs="Arial"/>
                <w:szCs w:val="18"/>
                <w:lang w:eastAsia="ar-SA"/>
              </w:rP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40AD4F" w14:textId="77777777" w:rsidR="00EA52CA" w:rsidRPr="00D2256A" w:rsidRDefault="00EA52CA" w:rsidP="00EA52CA">
            <w:pPr>
              <w:snapToGrid w:val="0"/>
              <w:spacing w:after="0" w:line="240" w:lineRule="auto"/>
              <w:rPr>
                <w:rFonts w:eastAsia="Times New Roman" w:cs="Arial"/>
                <w:szCs w:val="18"/>
                <w:lang w:eastAsia="ar-SA"/>
              </w:rPr>
            </w:pPr>
            <w:r w:rsidRPr="000D62CD">
              <w:rPr>
                <w:rFonts w:eastAsia="Times New Roman" w:cs="Arial"/>
                <w:szCs w:val="18"/>
                <w:lang w:eastAsia="ar-SA"/>
              </w:rPr>
              <w:t>FS_5GSAT: Addition of sections to the Table of Content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F457337" w14:textId="77777777" w:rsidR="00EA52CA" w:rsidRPr="00A75C05" w:rsidRDefault="00EA52CA" w:rsidP="00EA52C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661AB57" w14:textId="77777777" w:rsidR="00EA52CA" w:rsidRPr="00D2256A" w:rsidRDefault="00EA52CA" w:rsidP="00EA52CA">
            <w:pPr>
              <w:snapToGrid w:val="0"/>
              <w:spacing w:after="0" w:line="240" w:lineRule="auto"/>
              <w:rPr>
                <w:rFonts w:eastAsia="Times New Roman" w:cs="Arial"/>
                <w:szCs w:val="18"/>
                <w:lang w:eastAsia="ar-SA"/>
              </w:rPr>
            </w:pPr>
          </w:p>
        </w:tc>
      </w:tr>
      <w:tr w:rsidR="00262921" w:rsidRPr="00262921" w14:paraId="2F19802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D4E6985"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432E702" w14:textId="5962DC3A" w:rsidR="00262921" w:rsidRPr="00D2256A" w:rsidRDefault="009A7C1C" w:rsidP="00262921">
            <w:pPr>
              <w:snapToGrid w:val="0"/>
              <w:spacing w:after="0" w:line="240" w:lineRule="auto"/>
              <w:rPr>
                <w:rFonts w:eastAsia="Times New Roman" w:cs="Arial"/>
                <w:szCs w:val="18"/>
                <w:lang w:eastAsia="ar-SA"/>
              </w:rPr>
            </w:pPr>
            <w:hyperlink r:id="rId229" w:history="1">
              <w:r w:rsidR="00262921" w:rsidRPr="009A7C1C">
                <w:rPr>
                  <w:rStyle w:val="Hyperlink"/>
                  <w:rFonts w:cs="Arial"/>
                  <w:lang w:eastAsia="ar-SA"/>
                </w:rPr>
                <w:t>S1-18013</w:t>
              </w:r>
              <w:r w:rsidR="00262921" w:rsidRPr="009A7C1C">
                <w:rPr>
                  <w:rStyle w:val="Hyperlink"/>
                  <w:rFonts w:cs="Arial"/>
                  <w:lang w:eastAsia="ar-SA"/>
                </w:rPr>
                <w:t>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FD533D0"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THALES, TNO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315E40"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FS-5GSAT -  Global Satellite Overlay</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DF96CC1"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CE0819" w14:textId="77777777" w:rsidR="00262921" w:rsidRPr="00D2256A" w:rsidRDefault="00262921" w:rsidP="00262921">
            <w:pPr>
              <w:snapToGrid w:val="0"/>
              <w:spacing w:after="0" w:line="240" w:lineRule="auto"/>
              <w:rPr>
                <w:rFonts w:eastAsia="Times New Roman" w:cs="Arial"/>
                <w:szCs w:val="18"/>
                <w:lang w:eastAsia="ar-SA"/>
              </w:rPr>
            </w:pPr>
          </w:p>
        </w:tc>
      </w:tr>
      <w:tr w:rsidR="00EA52CA" w:rsidRPr="00262921" w14:paraId="4AB555D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1A54872" w14:textId="77777777" w:rsidR="00EA52CA" w:rsidRPr="00A75C05" w:rsidRDefault="00EA52CA" w:rsidP="00EA52C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CD90784" w14:textId="25AE8DA8" w:rsidR="00EA52CA" w:rsidRPr="00D2256A" w:rsidRDefault="009A7C1C" w:rsidP="00EA52CA">
            <w:pPr>
              <w:snapToGrid w:val="0"/>
              <w:spacing w:after="0" w:line="240" w:lineRule="auto"/>
              <w:rPr>
                <w:rFonts w:eastAsia="Times New Roman" w:cs="Arial"/>
                <w:szCs w:val="18"/>
                <w:lang w:eastAsia="ar-SA"/>
              </w:rPr>
            </w:pPr>
            <w:hyperlink r:id="rId230" w:history="1">
              <w:r w:rsidR="00EA52CA" w:rsidRPr="00262921">
                <w:rPr>
                  <w:rStyle w:val="Hyperlink"/>
                  <w:rFonts w:cs="Arial"/>
                </w:rPr>
                <w:t>S1-180138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D024572" w14:textId="77777777" w:rsidR="00EA52CA" w:rsidRPr="00D2256A" w:rsidRDefault="00EA52CA" w:rsidP="00EA52CA">
            <w:pPr>
              <w:snapToGrid w:val="0"/>
              <w:spacing w:after="0" w:line="240" w:lineRule="auto"/>
              <w:rPr>
                <w:rFonts w:eastAsia="Times New Roman" w:cs="Arial"/>
                <w:szCs w:val="18"/>
                <w:lang w:eastAsia="ar-SA"/>
              </w:rPr>
            </w:pPr>
            <w:r w:rsidRPr="000D62CD">
              <w:rPr>
                <w:rFonts w:eastAsia="Times New Roman" w:cs="Arial"/>
                <w:szCs w:val="18"/>
                <w:lang w:eastAsia="ar-SA"/>
              </w:rPr>
              <w:t>THALES, TNO,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B2EEEDF" w14:textId="77777777" w:rsidR="00EA52CA" w:rsidRPr="00D2256A" w:rsidRDefault="00EA52CA" w:rsidP="00EA52CA">
            <w:pPr>
              <w:snapToGrid w:val="0"/>
              <w:spacing w:after="0" w:line="240" w:lineRule="auto"/>
              <w:rPr>
                <w:rFonts w:eastAsia="Times New Roman" w:cs="Arial"/>
                <w:szCs w:val="18"/>
                <w:lang w:eastAsia="ar-SA"/>
              </w:rPr>
            </w:pPr>
            <w:r w:rsidRPr="000D62CD">
              <w:rPr>
                <w:rFonts w:eastAsia="Times New Roman" w:cs="Arial"/>
                <w:szCs w:val="18"/>
                <w:lang w:eastAsia="ar-SA"/>
              </w:rPr>
              <w:t>FS_5GSAT – Use case: Indirect connection through a 5G satellite access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28EAD49" w14:textId="77777777" w:rsidR="00EA52CA" w:rsidRPr="00A75C05" w:rsidRDefault="00EA52CA" w:rsidP="00EA52CA">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69AC647" w14:textId="77777777" w:rsidR="00EA52CA" w:rsidRPr="00D2256A" w:rsidRDefault="00EA52CA" w:rsidP="00EA52CA">
            <w:pPr>
              <w:snapToGrid w:val="0"/>
              <w:spacing w:after="0" w:line="240" w:lineRule="auto"/>
              <w:rPr>
                <w:rFonts w:eastAsia="Times New Roman" w:cs="Arial"/>
                <w:szCs w:val="18"/>
                <w:lang w:eastAsia="ar-SA"/>
              </w:rPr>
            </w:pPr>
          </w:p>
        </w:tc>
      </w:tr>
      <w:tr w:rsidR="00262921" w:rsidRPr="00262921" w14:paraId="626FFA8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056F0B4"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25CDF44" w14:textId="74B9A613" w:rsidR="00262921" w:rsidRPr="00D2256A" w:rsidRDefault="009A7C1C" w:rsidP="00262921">
            <w:pPr>
              <w:snapToGrid w:val="0"/>
              <w:spacing w:after="0" w:line="240" w:lineRule="auto"/>
              <w:rPr>
                <w:rFonts w:eastAsia="Times New Roman" w:cs="Arial"/>
                <w:szCs w:val="18"/>
                <w:lang w:eastAsia="ar-SA"/>
              </w:rPr>
            </w:pPr>
            <w:hyperlink r:id="rId231" w:history="1">
              <w:r w:rsidR="00262921" w:rsidRPr="00262921">
                <w:rPr>
                  <w:rStyle w:val="Hyperlink"/>
                  <w:rFonts w:cs="Arial"/>
                </w:rPr>
                <w:t>S1-180136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FEDFE2F"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THALES, TNO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83D2811"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FS-5GSAT -  QCI for a 5G system with satellite access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D36E997"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EAC48C1"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154CACC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909F6CC"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E4DDE1B" w14:textId="10EEE3B8" w:rsidR="00262921" w:rsidRPr="00D2256A" w:rsidRDefault="009A7C1C" w:rsidP="00262921">
            <w:pPr>
              <w:snapToGrid w:val="0"/>
              <w:spacing w:after="0" w:line="240" w:lineRule="auto"/>
              <w:rPr>
                <w:rFonts w:eastAsia="Times New Roman" w:cs="Arial"/>
                <w:szCs w:val="18"/>
                <w:lang w:eastAsia="ar-SA"/>
              </w:rPr>
            </w:pPr>
            <w:hyperlink r:id="rId232" w:history="1">
              <w:r w:rsidR="00262921" w:rsidRPr="00262921">
                <w:rPr>
                  <w:rStyle w:val="Hyperlink"/>
                  <w:rFonts w:cs="Arial"/>
                </w:rPr>
                <w:t>S1-180165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C4E7E29"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SES S.A., Airbus DS SLC, VT iDirect Solutions Ltd, Avanti Communications Ltd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A4AC841"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FS_5GSAT Use Cases for 5G Backhaul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1F14BE5"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0F94159"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7CACEDE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FC983E7"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D60996" w14:textId="3B739DC5" w:rsidR="00262921" w:rsidRPr="00D2256A" w:rsidRDefault="009A7C1C" w:rsidP="00262921">
            <w:pPr>
              <w:snapToGrid w:val="0"/>
              <w:spacing w:after="0" w:line="240" w:lineRule="auto"/>
              <w:rPr>
                <w:rFonts w:eastAsia="Times New Roman" w:cs="Arial"/>
                <w:szCs w:val="18"/>
                <w:lang w:eastAsia="ar-SA"/>
              </w:rPr>
            </w:pPr>
            <w:hyperlink r:id="rId233" w:history="1">
              <w:r w:rsidR="00262921" w:rsidRPr="00262921">
                <w:rPr>
                  <w:rStyle w:val="Hyperlink"/>
                  <w:rFonts w:cs="Arial"/>
                </w:rPr>
                <w:t>S1-180139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E3AA313"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THALES, TNO, KPN</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A8ED2BC"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FS-5GSAT -  Proposed definitions in TR 22.822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4377766"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EEC5CB1"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38496FE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130B894"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525B5A6" w14:textId="3B617CC0" w:rsidR="00262921" w:rsidRPr="00D2256A" w:rsidRDefault="009A7C1C" w:rsidP="00262921">
            <w:pPr>
              <w:snapToGrid w:val="0"/>
              <w:spacing w:after="0" w:line="240" w:lineRule="auto"/>
              <w:rPr>
                <w:rFonts w:eastAsia="Times New Roman" w:cs="Arial"/>
                <w:szCs w:val="18"/>
                <w:lang w:eastAsia="ar-SA"/>
              </w:rPr>
            </w:pPr>
            <w:hyperlink r:id="rId234" w:history="1">
              <w:r w:rsidR="00262921" w:rsidRPr="00262921">
                <w:rPr>
                  <w:rStyle w:val="Hyperlink"/>
                  <w:rFonts w:cs="Arial"/>
                </w:rPr>
                <w:t>S1-18</w:t>
              </w:r>
              <w:r w:rsidR="00262921" w:rsidRPr="00262921">
                <w:rPr>
                  <w:rStyle w:val="Hyperlink"/>
                  <w:rFonts w:cs="Arial"/>
                </w:rPr>
                <w:t>0</w:t>
              </w:r>
              <w:r w:rsidR="00262921" w:rsidRPr="00262921">
                <w:rPr>
                  <w:rStyle w:val="Hyperlink"/>
                  <w:rFonts w:cs="Arial"/>
                </w:rPr>
                <w:t>152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2B65767"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843E9CE" w14:textId="77777777" w:rsidR="00262921" w:rsidRPr="00D2256A"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FS-5GSAT -  Proposed </w:t>
            </w:r>
            <w:r w:rsidRPr="000D62CD">
              <w:rPr>
                <w:rFonts w:eastAsia="Times New Roman" w:cs="Arial"/>
                <w:szCs w:val="18"/>
                <w:lang w:eastAsia="ar-SA"/>
              </w:rPr>
              <w:t>clarifications in TR 22.822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06D4014"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A401A9A"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3C2E4A5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45677E2" w14:textId="77777777" w:rsidR="00262921" w:rsidRPr="00A75C05"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442152F" w14:textId="684421B1" w:rsidR="00262921" w:rsidRPr="00D2256A" w:rsidRDefault="009A7C1C" w:rsidP="00262921">
            <w:pPr>
              <w:snapToGrid w:val="0"/>
              <w:spacing w:after="0" w:line="240" w:lineRule="auto"/>
              <w:rPr>
                <w:rFonts w:eastAsia="Times New Roman" w:cs="Arial"/>
                <w:szCs w:val="18"/>
                <w:lang w:eastAsia="ar-SA"/>
              </w:rPr>
            </w:pPr>
            <w:hyperlink r:id="rId235" w:history="1">
              <w:r w:rsidR="00262921" w:rsidRPr="00EA52CA">
                <w:rPr>
                  <w:rStyle w:val="Hyperlink"/>
                  <w:rFonts w:cs="Arial"/>
                </w:rPr>
                <w:t>S1-180131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6337E1E"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07A4121" w14:textId="77777777" w:rsidR="00262921" w:rsidRPr="00D2256A" w:rsidRDefault="00262921" w:rsidP="00262921">
            <w:pPr>
              <w:snapToGrid w:val="0"/>
              <w:spacing w:after="0" w:line="240" w:lineRule="auto"/>
              <w:rPr>
                <w:rFonts w:eastAsia="Times New Roman" w:cs="Arial"/>
                <w:szCs w:val="18"/>
                <w:lang w:eastAsia="ar-SA"/>
              </w:rPr>
            </w:pPr>
            <w:r w:rsidRPr="000D62CD">
              <w:rPr>
                <w:rFonts w:eastAsia="Times New Roman" w:cs="Arial"/>
                <w:szCs w:val="18"/>
                <w:lang w:eastAsia="ar-SA"/>
              </w:rPr>
              <w:t>FS_5GSAT: Cleaning of wording of TR 22.822 v0.1.0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D216EF9" w14:textId="77777777" w:rsidR="00262921" w:rsidRPr="00A75C05"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6AB1416" w14:textId="77777777" w:rsidR="00262921" w:rsidRPr="00D2256A" w:rsidRDefault="00262921" w:rsidP="00262921">
            <w:pPr>
              <w:snapToGrid w:val="0"/>
              <w:spacing w:after="0" w:line="240" w:lineRule="auto"/>
              <w:rPr>
                <w:rFonts w:eastAsia="Times New Roman" w:cs="Arial"/>
                <w:szCs w:val="18"/>
                <w:lang w:eastAsia="ar-SA"/>
              </w:rPr>
            </w:pPr>
          </w:p>
        </w:tc>
      </w:tr>
      <w:tr w:rsidR="00262921" w:rsidRPr="00262921" w14:paraId="7E2FE32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56E7985E"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0DCD2C09" w14:textId="415F4DC3" w:rsidR="00262921" w:rsidRPr="00517FBA" w:rsidRDefault="009A7C1C" w:rsidP="00262921">
            <w:pPr>
              <w:snapToGrid w:val="0"/>
              <w:spacing w:after="0" w:line="240" w:lineRule="auto"/>
              <w:rPr>
                <w:rFonts w:eastAsia="Times New Roman" w:cs="Arial"/>
                <w:szCs w:val="18"/>
                <w:lang w:eastAsia="ar-SA"/>
              </w:rPr>
            </w:pPr>
            <w:hyperlink r:id="rId236" w:history="1">
              <w:r w:rsidR="00262921" w:rsidRPr="008850AF">
                <w:rPr>
                  <w:rStyle w:val="Hyperlink"/>
                  <w:rFonts w:cs="Arial"/>
                </w:rPr>
                <w:t>S1-180196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131F1F9A"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TNO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2C0C119E"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lang w:eastAsia="ar-SA"/>
              </w:rPr>
              <w:t>'Editorial' corrections for TR22.822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660C967D" w14:textId="5A4509F3" w:rsidR="00262921"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Revised to S1-180220</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0BF62D2E" w14:textId="77777777" w:rsidR="00262921" w:rsidRPr="00517FBA" w:rsidRDefault="00262921" w:rsidP="00262921">
            <w:pPr>
              <w:snapToGrid w:val="0"/>
              <w:spacing w:after="0" w:line="240" w:lineRule="auto"/>
              <w:rPr>
                <w:rFonts w:eastAsia="Times New Roman" w:cs="Arial"/>
                <w:szCs w:val="18"/>
                <w:lang w:eastAsia="ar-SA"/>
              </w:rPr>
            </w:pPr>
            <w:r w:rsidRPr="00517FBA">
              <w:rPr>
                <w:rFonts w:eastAsia="Times New Roman" w:cs="Arial"/>
                <w:szCs w:val="18"/>
                <w:highlight w:val="yellow"/>
                <w:lang w:eastAsia="ar-SA"/>
              </w:rPr>
              <w:t>LATE</w:t>
            </w:r>
          </w:p>
        </w:tc>
      </w:tr>
      <w:tr w:rsidR="00517FBA" w:rsidRPr="00262921" w14:paraId="179F481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FCD1AB4" w14:textId="5CB84D77"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A8657E3" w14:textId="4E5DF641" w:rsidR="00517FBA" w:rsidRPr="00517FBA" w:rsidRDefault="009A7C1C" w:rsidP="00262921">
            <w:pPr>
              <w:snapToGrid w:val="0"/>
              <w:spacing w:after="0" w:line="240" w:lineRule="auto"/>
            </w:pPr>
            <w:hyperlink r:id="rId237" w:history="1">
              <w:r w:rsidR="00517FBA" w:rsidRPr="005571B2">
                <w:rPr>
                  <w:rStyle w:val="Hyperlink"/>
                  <w:rFonts w:cs="Arial"/>
                </w:rPr>
                <w:t>S1-180220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EE679E7" w14:textId="5651F0D6"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TNO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ADF75FA" w14:textId="20912001"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'Editorial' corrections for TR22.822</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9BDB065" w14:textId="77777777" w:rsidR="00517FBA" w:rsidRPr="00517FBA" w:rsidRDefault="00517FBA"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65A4E14" w14:textId="4433AADF" w:rsidR="00517FBA" w:rsidRDefault="00517FBA" w:rsidP="00262921">
            <w:pPr>
              <w:snapToGrid w:val="0"/>
              <w:spacing w:after="0" w:line="240" w:lineRule="auto"/>
              <w:rPr>
                <w:rFonts w:eastAsia="Times New Roman" w:cs="Arial"/>
                <w:szCs w:val="18"/>
                <w:lang w:eastAsia="ar-SA"/>
              </w:rPr>
            </w:pPr>
            <w:r w:rsidRPr="00517FBA">
              <w:rPr>
                <w:rFonts w:eastAsia="Times New Roman" w:cs="Arial"/>
                <w:i/>
                <w:szCs w:val="18"/>
                <w:highlight w:val="yellow"/>
                <w:lang w:eastAsia="ar-SA"/>
              </w:rPr>
              <w:t>LATE</w:t>
            </w:r>
          </w:p>
          <w:p w14:paraId="4D24CB7D" w14:textId="2580B988" w:rsidR="00517FBA" w:rsidRPr="00517FBA" w:rsidRDefault="00517FBA" w:rsidP="00262921">
            <w:pPr>
              <w:snapToGrid w:val="0"/>
              <w:spacing w:after="0" w:line="240" w:lineRule="auto"/>
              <w:rPr>
                <w:rFonts w:eastAsia="Times New Roman" w:cs="Arial"/>
                <w:szCs w:val="18"/>
                <w:lang w:eastAsia="ar-SA"/>
              </w:rPr>
            </w:pPr>
            <w:r w:rsidRPr="00517FBA">
              <w:rPr>
                <w:rFonts w:eastAsia="Times New Roman" w:cs="Arial"/>
                <w:szCs w:val="18"/>
                <w:lang w:eastAsia="ar-SA"/>
              </w:rPr>
              <w:t>Revision of S1-180196.</w:t>
            </w:r>
          </w:p>
        </w:tc>
      </w:tr>
      <w:tr w:rsidR="00262921" w:rsidRPr="00B81C05" w14:paraId="23EA0216" w14:textId="77777777" w:rsidTr="00566480">
        <w:trPr>
          <w:trHeight w:val="141"/>
        </w:trPr>
        <w:tc>
          <w:tcPr>
            <w:tcW w:w="14499" w:type="dxa"/>
            <w:gridSpan w:val="13"/>
            <w:tcBorders>
              <w:top w:val="nil"/>
              <w:bottom w:val="single" w:sz="4" w:space="0" w:color="auto"/>
            </w:tcBorders>
            <w:shd w:val="clear" w:color="auto" w:fill="F2F2F2"/>
          </w:tcPr>
          <w:p w14:paraId="0E2B084C" w14:textId="77777777" w:rsidR="00262921" w:rsidRPr="00B81C05" w:rsidRDefault="00262921" w:rsidP="00262921">
            <w:pPr>
              <w:pStyle w:val="Heading3"/>
            </w:pPr>
            <w:r>
              <w:t>FS_5GSAT output</w:t>
            </w:r>
          </w:p>
        </w:tc>
      </w:tr>
      <w:tr w:rsidR="00262921" w:rsidRPr="00A75C05" w14:paraId="4D4CE92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35EBB7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44B9EC6" w14:textId="165A6E3A" w:rsidR="00262921" w:rsidRPr="005571B2" w:rsidRDefault="009A7C1C" w:rsidP="00262921">
            <w:pPr>
              <w:snapToGrid w:val="0"/>
              <w:spacing w:after="0" w:line="240" w:lineRule="auto"/>
              <w:rPr>
                <w:rStyle w:val="Hyperlink"/>
                <w:rFonts w:eastAsia="Times New Roman" w:cs="Arial"/>
                <w:color w:val="auto"/>
                <w:szCs w:val="18"/>
                <w:lang w:eastAsia="ar-SA"/>
              </w:rPr>
            </w:pPr>
            <w:hyperlink r:id="rId238" w:history="1">
              <w:r w:rsidR="00262921" w:rsidRPr="005571B2">
                <w:rPr>
                  <w:rStyle w:val="Hyperlink"/>
                  <w:rFonts w:cs="Arial"/>
                </w:rPr>
                <w:t>S1-18</w:t>
              </w:r>
              <w:r w:rsidR="005571B2" w:rsidRPr="005571B2">
                <w:rPr>
                  <w:rStyle w:val="Hyperlink"/>
                  <w:rFonts w:cs="Arial"/>
                </w:rPr>
                <w:t>0248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16EF24"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EE1106C"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TR22.822v0.2.0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B3FB8A1"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69AD793" w14:textId="77777777" w:rsidR="00262921" w:rsidRPr="00BD7E9D" w:rsidRDefault="00262921" w:rsidP="00262921">
            <w:pPr>
              <w:snapToGrid w:val="0"/>
              <w:spacing w:after="0" w:line="240" w:lineRule="auto"/>
              <w:rPr>
                <w:rFonts w:eastAsia="Arial Unicode MS" w:cs="Arial"/>
                <w:szCs w:val="18"/>
                <w:lang w:eastAsia="ar-SA"/>
              </w:rPr>
            </w:pPr>
          </w:p>
        </w:tc>
      </w:tr>
      <w:tr w:rsidR="00262921" w:rsidRPr="00A75C05" w14:paraId="3EC7114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A98A92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D9EE56F" w14:textId="1885B6C2" w:rsidR="00262921" w:rsidRPr="005571B2" w:rsidRDefault="009A7C1C" w:rsidP="00262921">
            <w:pPr>
              <w:snapToGrid w:val="0"/>
              <w:spacing w:after="0" w:line="240" w:lineRule="auto"/>
              <w:rPr>
                <w:rStyle w:val="Hyperlink"/>
                <w:rFonts w:eastAsia="Times New Roman" w:cs="Arial"/>
                <w:color w:val="auto"/>
                <w:szCs w:val="18"/>
                <w:lang w:eastAsia="ar-SA"/>
              </w:rPr>
            </w:pPr>
            <w:hyperlink r:id="rId239" w:history="1">
              <w:r w:rsidR="00262921" w:rsidRPr="005571B2">
                <w:rPr>
                  <w:rStyle w:val="Hyperlink"/>
                  <w:rFonts w:cs="Arial"/>
                </w:rPr>
                <w:t>S1-18</w:t>
              </w:r>
              <w:r w:rsidR="005571B2" w:rsidRPr="005571B2">
                <w:rPr>
                  <w:rStyle w:val="Hyperlink"/>
                  <w:rFonts w:cs="Arial"/>
                </w:rPr>
                <w:t>0249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3D4B51C" w14:textId="77777777" w:rsidR="00262921" w:rsidRPr="00BD7E9D" w:rsidRDefault="00262921" w:rsidP="00262921">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234A84D" w14:textId="77777777" w:rsidR="00262921" w:rsidRPr="00BD7E9D" w:rsidRDefault="00262921" w:rsidP="00262921">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TR22.822v0.2.0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9293D23" w14:textId="77777777" w:rsidR="00262921" w:rsidRPr="00BD7E9D" w:rsidRDefault="00262921" w:rsidP="00262921">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E1B0CCF" w14:textId="77777777" w:rsidR="00262921" w:rsidRPr="00BD7E9D" w:rsidRDefault="00262921" w:rsidP="00262921">
            <w:pPr>
              <w:snapToGrid w:val="0"/>
              <w:spacing w:after="0" w:line="240" w:lineRule="auto"/>
              <w:rPr>
                <w:rFonts w:eastAsia="Arial Unicode MS" w:cs="Arial"/>
                <w:szCs w:val="18"/>
                <w:lang w:eastAsia="ar-SA"/>
              </w:rPr>
            </w:pPr>
          </w:p>
        </w:tc>
      </w:tr>
      <w:tr w:rsidR="004D36FE" w:rsidRPr="00B04844" w14:paraId="1C11EAC7" w14:textId="77777777" w:rsidTr="00566480">
        <w:trPr>
          <w:trHeight w:val="141"/>
        </w:trPr>
        <w:tc>
          <w:tcPr>
            <w:tcW w:w="14499" w:type="dxa"/>
            <w:gridSpan w:val="13"/>
            <w:tcBorders>
              <w:bottom w:val="nil"/>
            </w:tcBorders>
            <w:shd w:val="clear" w:color="auto" w:fill="F2F2F2"/>
          </w:tcPr>
          <w:p w14:paraId="6D7E29AE" w14:textId="77777777" w:rsidR="004D36FE" w:rsidRPr="009504CA" w:rsidRDefault="004D36FE" w:rsidP="004D36FE">
            <w:pPr>
              <w:pStyle w:val="Heading2"/>
              <w:rPr>
                <w:lang w:val="en-US"/>
              </w:rPr>
            </w:pPr>
            <w:r w:rsidRPr="009504CA">
              <w:t>FS_</w:t>
            </w:r>
            <w:r>
              <w:t xml:space="preserve">enIMS: </w:t>
            </w:r>
            <w:r w:rsidRPr="009504CA">
              <w:rPr>
                <w:lang w:val="it-IT"/>
              </w:rPr>
              <w:t xml:space="preserve">Study on </w:t>
            </w:r>
            <w:r>
              <w:rPr>
                <w:lang w:val="it-IT"/>
              </w:rPr>
              <w:t>enhancements to IMS for new real time communication services</w:t>
            </w:r>
            <w:r w:rsidRPr="004070E3">
              <w:t xml:space="preserve"> </w:t>
            </w:r>
            <w:r>
              <w:t>[</w:t>
            </w:r>
            <w:r w:rsidRPr="009504CA">
              <w:rPr>
                <w:bCs/>
              </w:rPr>
              <w:t>SP-170</w:t>
            </w:r>
            <w:r>
              <w:rPr>
                <w:bCs/>
              </w:rPr>
              <w:t>703</w:t>
            </w:r>
            <w:r w:rsidRPr="009504CA">
              <w:rPr>
                <w:bCs/>
              </w:rPr>
              <w:t>]</w:t>
            </w:r>
          </w:p>
        </w:tc>
      </w:tr>
      <w:tr w:rsidR="004D36FE" w:rsidRPr="00B04844" w14:paraId="52221164" w14:textId="77777777" w:rsidTr="00566480">
        <w:trPr>
          <w:trHeight w:val="141"/>
        </w:trPr>
        <w:tc>
          <w:tcPr>
            <w:tcW w:w="14499" w:type="dxa"/>
            <w:gridSpan w:val="13"/>
            <w:tcBorders>
              <w:bottom w:val="single" w:sz="4" w:space="0" w:color="auto"/>
            </w:tcBorders>
            <w:shd w:val="clear" w:color="auto" w:fill="auto"/>
          </w:tcPr>
          <w:p w14:paraId="7668A3CA"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76071DF"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TR22.823v1.0.0</w:t>
            </w:r>
          </w:p>
          <w:p w14:paraId="39FD4AA9"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4525F648"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5C660D88" w14:textId="77777777" w:rsidR="004D36FE" w:rsidRPr="004070E3" w:rsidRDefault="004D36FE" w:rsidP="004D36FE">
            <w:pPr>
              <w:suppressAutoHyphens/>
              <w:spacing w:after="0" w:line="240" w:lineRule="auto"/>
              <w:rPr>
                <w:rFonts w:eastAsia="Arial Unicode MS" w:cs="Arial"/>
                <w:i/>
                <w:szCs w:val="18"/>
                <w:lang w:eastAsia="ar-SA"/>
              </w:rPr>
            </w:pPr>
          </w:p>
        </w:tc>
      </w:tr>
      <w:tr w:rsidR="00B114AF" w:rsidRPr="00B114AF" w14:paraId="11C6B56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FAA79E6" w14:textId="77777777" w:rsidR="00B114AF" w:rsidRPr="00B114AF" w:rsidRDefault="00B114AF" w:rsidP="00B114AF">
            <w:pPr>
              <w:snapToGrid w:val="0"/>
              <w:spacing w:after="0" w:line="240" w:lineRule="auto"/>
              <w:rPr>
                <w:rFonts w:eastAsia="Times New Roman" w:cs="Arial"/>
                <w:szCs w:val="18"/>
                <w:lang w:eastAsia="ar-SA"/>
              </w:rPr>
            </w:pPr>
            <w:r w:rsidRPr="00B114AF">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A134280" w14:textId="3B4286CB" w:rsidR="00B114AF" w:rsidRPr="00B114AF" w:rsidRDefault="009A7C1C" w:rsidP="00B114AF">
            <w:pPr>
              <w:snapToGrid w:val="0"/>
              <w:spacing w:after="0" w:line="240" w:lineRule="auto"/>
              <w:rPr>
                <w:rFonts w:eastAsia="Times New Roman" w:cs="Arial"/>
                <w:szCs w:val="18"/>
                <w:lang w:eastAsia="ar-SA"/>
              </w:rPr>
            </w:pPr>
            <w:hyperlink r:id="rId240" w:history="1">
              <w:r w:rsidR="00B114AF" w:rsidRPr="00B114AF">
                <w:rPr>
                  <w:rStyle w:val="Hyperlink"/>
                  <w:rFonts w:cs="Arial"/>
                </w:rPr>
                <w:t>S1-180094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FEAE917" w14:textId="77777777" w:rsidR="00B114AF" w:rsidRPr="00B114AF" w:rsidRDefault="00B114AF" w:rsidP="00B114AF">
            <w:pPr>
              <w:snapToGrid w:val="0"/>
              <w:spacing w:after="0" w:line="240" w:lineRule="auto"/>
              <w:rPr>
                <w:rFonts w:eastAsia="Times New Roman" w:cs="Arial"/>
                <w:szCs w:val="18"/>
                <w:lang w:eastAsia="ar-SA"/>
              </w:rPr>
            </w:pPr>
            <w:r w:rsidRPr="00B114AF">
              <w:rPr>
                <w:rFonts w:eastAsia="Times New Roman" w:cs="Arial" w:hint="eastAsia"/>
                <w:szCs w:val="18"/>
                <w:lang w:eastAsia="ar-SA"/>
              </w:rPr>
              <w:t>China Mobile,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1FCE0DC" w14:textId="77777777" w:rsidR="00B114AF" w:rsidRPr="00B114AF" w:rsidRDefault="00B114AF" w:rsidP="00B114AF">
            <w:pPr>
              <w:snapToGrid w:val="0"/>
              <w:spacing w:after="0" w:line="240" w:lineRule="auto"/>
              <w:rPr>
                <w:rFonts w:eastAsia="Times New Roman" w:cs="Arial"/>
                <w:szCs w:val="18"/>
                <w:lang w:eastAsia="ar-SA"/>
              </w:rPr>
            </w:pPr>
            <w:r w:rsidRPr="00B114AF">
              <w:rPr>
                <w:rFonts w:eastAsia="Times New Roman" w:cs="Arial"/>
                <w:szCs w:val="18"/>
                <w:lang w:eastAsia="ar-SA"/>
              </w:rPr>
              <w:t xml:space="preserve">FS_enIMS TR22.823: </w:t>
            </w:r>
            <w:r w:rsidRPr="00B114AF">
              <w:rPr>
                <w:rFonts w:eastAsia="Times New Roman" w:cs="Arial" w:hint="eastAsia"/>
                <w:szCs w:val="18"/>
                <w:lang w:eastAsia="ar-SA"/>
              </w:rPr>
              <w:t>Modification on the reference section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D4B3908" w14:textId="68397B52" w:rsidR="00B114AF" w:rsidRPr="00B114AF"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9D7AAF7" w14:textId="77777777" w:rsidR="00B114AF" w:rsidRPr="00B114AF" w:rsidRDefault="00B114AF" w:rsidP="00B114AF">
            <w:pPr>
              <w:snapToGrid w:val="0"/>
              <w:spacing w:after="0" w:line="240" w:lineRule="auto"/>
              <w:rPr>
                <w:rFonts w:eastAsia="Times New Roman" w:cs="Arial"/>
                <w:szCs w:val="18"/>
                <w:lang w:eastAsia="ar-SA"/>
              </w:rPr>
            </w:pPr>
          </w:p>
        </w:tc>
      </w:tr>
      <w:tr w:rsidR="00B114AF" w:rsidRPr="00B114AF" w14:paraId="74D7CDC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F28F015"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08EFEB1" w14:textId="14B32758" w:rsidR="00B114AF" w:rsidRPr="00D2256A" w:rsidRDefault="009A7C1C" w:rsidP="00B114AF">
            <w:pPr>
              <w:snapToGrid w:val="0"/>
              <w:spacing w:after="0" w:line="240" w:lineRule="auto"/>
              <w:rPr>
                <w:rFonts w:eastAsia="Times New Roman" w:cs="Arial"/>
                <w:szCs w:val="18"/>
                <w:lang w:eastAsia="ar-SA"/>
              </w:rPr>
            </w:pPr>
            <w:hyperlink r:id="rId241" w:history="1">
              <w:r w:rsidR="00B114AF" w:rsidRPr="00B114AF">
                <w:rPr>
                  <w:rStyle w:val="Hyperlink"/>
                  <w:rFonts w:cs="Arial"/>
                </w:rPr>
                <w:t>S1-180096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8CD9474"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hint="eastAsia"/>
                <w:szCs w:val="18"/>
                <w:lang w:eastAsia="ar-SA"/>
              </w:rPr>
              <w:t>China Mobile,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C52346"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 xml:space="preserve">FS_enIMS TR22.823: </w:t>
            </w:r>
            <w:r w:rsidRPr="007009B6">
              <w:rPr>
                <w:rFonts w:eastAsia="Times New Roman" w:cs="Arial" w:hint="eastAsia"/>
                <w:szCs w:val="18"/>
                <w:lang w:eastAsia="ar-SA"/>
              </w:rPr>
              <w:t>Modification on the scope section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2E6F519"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1556A31"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114AF" w14:paraId="753B286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5FE7143"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4BD7B4" w14:textId="21283ED4" w:rsidR="00B114AF" w:rsidRPr="00D2256A" w:rsidRDefault="009A7C1C" w:rsidP="00B114AF">
            <w:pPr>
              <w:snapToGrid w:val="0"/>
              <w:spacing w:after="0" w:line="240" w:lineRule="auto"/>
              <w:rPr>
                <w:rFonts w:eastAsia="Times New Roman" w:cs="Arial"/>
                <w:szCs w:val="18"/>
                <w:lang w:eastAsia="ar-SA"/>
              </w:rPr>
            </w:pPr>
            <w:hyperlink r:id="rId242" w:history="1">
              <w:r w:rsidR="00B114AF" w:rsidRPr="00B114AF">
                <w:rPr>
                  <w:rStyle w:val="Hyperlink"/>
                  <w:rFonts w:cs="Arial"/>
                </w:rPr>
                <w:t>S1-180176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19EEF5B" w14:textId="77777777" w:rsidR="00B114AF" w:rsidRPr="00D2256A"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Huawei, 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9513D2B"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Updates to clause 4.7 - Service visibility and usage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CA45C90"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87FADCC"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114AF" w14:paraId="3F4690E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89C138"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4C67E66" w14:textId="71697A39" w:rsidR="00B114AF" w:rsidRPr="00D2256A" w:rsidRDefault="009A7C1C" w:rsidP="00B114AF">
            <w:pPr>
              <w:snapToGrid w:val="0"/>
              <w:spacing w:after="0" w:line="240" w:lineRule="auto"/>
              <w:rPr>
                <w:rFonts w:eastAsia="Times New Roman" w:cs="Arial"/>
                <w:szCs w:val="18"/>
                <w:lang w:eastAsia="ar-SA"/>
              </w:rPr>
            </w:pPr>
            <w:hyperlink r:id="rId243" w:history="1">
              <w:r w:rsidR="00B114AF" w:rsidRPr="00B114AF">
                <w:rPr>
                  <w:rStyle w:val="Hyperlink"/>
                  <w:rFonts w:cs="Arial"/>
                </w:rPr>
                <w:t>S1-180174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DEBEF0A" w14:textId="77777777" w:rsidR="00B114AF" w:rsidRPr="00D2256A"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Huawei, 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F3E2043"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FS_enIMS TR22.823: Use case on</w:t>
            </w:r>
            <w:r w:rsidRPr="007009B6" w:rsidDel="00044B9F">
              <w:rPr>
                <w:rFonts w:eastAsia="Times New Roman" w:cs="Arial"/>
                <w:szCs w:val="18"/>
                <w:lang w:eastAsia="ar-SA"/>
              </w:rPr>
              <w:t xml:space="preserve"> </w:t>
            </w:r>
            <w:r w:rsidRPr="007009B6">
              <w:rPr>
                <w:rFonts w:eastAsia="Times New Roman" w:cs="Arial"/>
                <w:szCs w:val="18"/>
                <w:lang w:eastAsia="ar-SA"/>
              </w:rPr>
              <w:t>indicati</w:t>
            </w:r>
            <w:r w:rsidRPr="007009B6">
              <w:rPr>
                <w:rFonts w:eastAsia="Times New Roman" w:cs="Arial" w:hint="eastAsia"/>
                <w:szCs w:val="18"/>
                <w:lang w:eastAsia="ar-SA"/>
              </w:rPr>
              <w:t xml:space="preserve">ng </w:t>
            </w:r>
            <w:r w:rsidRPr="007009B6">
              <w:rPr>
                <w:rFonts w:eastAsia="Times New Roman" w:cs="Arial"/>
                <w:szCs w:val="18"/>
                <w:lang w:eastAsia="ar-SA"/>
              </w:rPr>
              <w:t>RAT type</w:t>
            </w:r>
            <w:r w:rsidRPr="007009B6">
              <w:rPr>
                <w:rFonts w:eastAsia="Times New Roman" w:cs="Arial" w:hint="eastAsia"/>
                <w:szCs w:val="18"/>
                <w:lang w:eastAsia="ar-SA"/>
              </w:rPr>
              <w:t xml:space="preserve"> for specific service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D6864B6"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8EC60B4"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114AF" w14:paraId="2280B77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1322B57"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CB56346" w14:textId="6E0D7BAE" w:rsidR="00B114AF" w:rsidRPr="00D2256A" w:rsidRDefault="009A7C1C" w:rsidP="00B114AF">
            <w:pPr>
              <w:snapToGrid w:val="0"/>
              <w:spacing w:after="0" w:line="240" w:lineRule="auto"/>
              <w:rPr>
                <w:rFonts w:eastAsia="Times New Roman" w:cs="Arial"/>
                <w:szCs w:val="18"/>
                <w:lang w:eastAsia="ar-SA"/>
              </w:rPr>
            </w:pPr>
            <w:hyperlink r:id="rId244" w:history="1">
              <w:r w:rsidR="00B114AF" w:rsidRPr="00B114AF">
                <w:rPr>
                  <w:rStyle w:val="Hyperlink"/>
                  <w:rFonts w:cs="Arial"/>
                </w:rPr>
                <w:t>S1-180179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5AE56E2" w14:textId="77777777" w:rsidR="00B114AF" w:rsidRPr="00D2256A"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Huawei, 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C480FDD"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FS_enIMS TR22.823: Security and charging consideration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395837A"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9E1B244"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114AF" w14:paraId="5E1C19A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F0B2520"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99C0EC0" w14:textId="774865C7" w:rsidR="00B114AF" w:rsidRPr="00D2256A" w:rsidRDefault="009A7C1C" w:rsidP="00B114AF">
            <w:pPr>
              <w:snapToGrid w:val="0"/>
              <w:spacing w:after="0" w:line="240" w:lineRule="auto"/>
              <w:rPr>
                <w:rFonts w:eastAsia="Times New Roman" w:cs="Arial"/>
                <w:szCs w:val="18"/>
                <w:lang w:eastAsia="ar-SA"/>
              </w:rPr>
            </w:pPr>
            <w:hyperlink r:id="rId245" w:history="1">
              <w:r w:rsidR="00B114AF" w:rsidRPr="00B114AF">
                <w:rPr>
                  <w:rStyle w:val="Hyperlink"/>
                  <w:rFonts w:cs="Arial"/>
                </w:rPr>
                <w:t>S1-180097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2EE9239"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hint="eastAsia"/>
                <w:szCs w:val="18"/>
                <w:lang w:eastAsia="ar-SA"/>
              </w:rPr>
              <w:t>China Mobile,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56C7091"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FS_enIMS TR22.823: Addition of the Conclusion and Recommendations section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C275F0A"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D75DFEB"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114AF" w14:paraId="72347DF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71203D8" w14:textId="77777777" w:rsidR="00B114AF" w:rsidRPr="00A75C05"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92A7B4B" w14:textId="7357E61D" w:rsidR="00B114AF" w:rsidRPr="00D2256A" w:rsidRDefault="009A7C1C" w:rsidP="00B114AF">
            <w:pPr>
              <w:snapToGrid w:val="0"/>
              <w:spacing w:after="0" w:line="240" w:lineRule="auto"/>
              <w:rPr>
                <w:rFonts w:eastAsia="Times New Roman" w:cs="Arial"/>
                <w:szCs w:val="18"/>
                <w:lang w:eastAsia="ar-SA"/>
              </w:rPr>
            </w:pPr>
            <w:hyperlink r:id="rId246" w:history="1">
              <w:r w:rsidR="00B114AF" w:rsidRPr="00B114AF">
                <w:rPr>
                  <w:rStyle w:val="Hyperlink"/>
                  <w:rFonts w:cs="Arial"/>
                </w:rPr>
                <w:t>S1-180098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DC8AF9B"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hint="eastAsia"/>
                <w:szCs w:val="18"/>
                <w:lang w:eastAsia="ar-SA"/>
              </w:rPr>
              <w:t>China Mobile,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705B276" w14:textId="77777777" w:rsidR="00B114AF" w:rsidRPr="00D2256A" w:rsidRDefault="00B114AF" w:rsidP="00B114AF">
            <w:pPr>
              <w:snapToGrid w:val="0"/>
              <w:spacing w:after="0" w:line="240" w:lineRule="auto"/>
              <w:rPr>
                <w:rFonts w:eastAsia="Times New Roman" w:cs="Arial"/>
                <w:szCs w:val="18"/>
                <w:lang w:eastAsia="ar-SA"/>
              </w:rPr>
            </w:pPr>
            <w:r w:rsidRPr="007009B6">
              <w:rPr>
                <w:rFonts w:eastAsia="Times New Roman" w:cs="Arial"/>
                <w:szCs w:val="18"/>
                <w:lang w:eastAsia="ar-SA"/>
              </w:rPr>
              <w:t xml:space="preserve">FS_enIMS TR 22.823: </w:t>
            </w:r>
            <w:r w:rsidRPr="007009B6">
              <w:rPr>
                <w:rFonts w:eastAsia="Times New Roman" w:cs="Arial" w:hint="eastAsia"/>
                <w:szCs w:val="18"/>
                <w:lang w:eastAsia="ar-SA"/>
              </w:rPr>
              <w:t xml:space="preserve">Editorial </w:t>
            </w:r>
            <w:r w:rsidRPr="007009B6">
              <w:rPr>
                <w:rFonts w:eastAsia="Times New Roman" w:cs="Arial"/>
                <w:szCs w:val="18"/>
                <w:lang w:eastAsia="ar-SA"/>
              </w:rPr>
              <w:t xml:space="preserve">/ </w:t>
            </w:r>
            <w:r w:rsidRPr="007009B6">
              <w:rPr>
                <w:rFonts w:eastAsia="Times New Roman" w:cs="Arial" w:hint="eastAsia"/>
                <w:szCs w:val="18"/>
                <w:lang w:eastAsia="ar-SA"/>
              </w:rPr>
              <w:t>changes</w:t>
            </w:r>
            <w:r w:rsidRPr="007009B6">
              <w:rPr>
                <w:rFonts w:eastAsia="Times New Roman" w:cs="Arial"/>
                <w:szCs w:val="18"/>
                <w:lang w:eastAsia="ar-SA"/>
              </w:rPr>
              <w:t xml:space="preserve"> </w:t>
            </w:r>
            <w:r w:rsidRPr="007009B6">
              <w:rPr>
                <w:rFonts w:eastAsia="Times New Roman" w:cs="Arial" w:hint="eastAsia"/>
                <w:szCs w:val="18"/>
                <w:lang w:eastAsia="ar-SA"/>
              </w:rPr>
              <w:t>to TR 22.823</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09C3AF4" w14:textId="77777777" w:rsidR="00B114AF" w:rsidRPr="00A75C05"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48E4D33" w14:textId="77777777" w:rsidR="00B114AF" w:rsidRPr="00D2256A" w:rsidRDefault="00B114AF" w:rsidP="00B114AF">
            <w:pPr>
              <w:snapToGrid w:val="0"/>
              <w:spacing w:after="0" w:line="240" w:lineRule="auto"/>
              <w:rPr>
                <w:rFonts w:eastAsia="Times New Roman" w:cs="Arial"/>
                <w:szCs w:val="18"/>
                <w:lang w:eastAsia="ar-SA"/>
              </w:rPr>
            </w:pPr>
          </w:p>
        </w:tc>
      </w:tr>
      <w:tr w:rsidR="00B114AF" w:rsidRPr="00B81C05" w14:paraId="0A7D1236" w14:textId="77777777" w:rsidTr="00566480">
        <w:trPr>
          <w:trHeight w:val="141"/>
        </w:trPr>
        <w:tc>
          <w:tcPr>
            <w:tcW w:w="14499" w:type="dxa"/>
            <w:gridSpan w:val="13"/>
            <w:tcBorders>
              <w:top w:val="nil"/>
              <w:bottom w:val="single" w:sz="4" w:space="0" w:color="auto"/>
            </w:tcBorders>
            <w:shd w:val="clear" w:color="auto" w:fill="F2F2F2"/>
          </w:tcPr>
          <w:p w14:paraId="62D11770" w14:textId="77777777" w:rsidR="00B114AF" w:rsidRPr="00B81C05" w:rsidRDefault="00B114AF" w:rsidP="00B114AF">
            <w:pPr>
              <w:pStyle w:val="Heading3"/>
            </w:pPr>
            <w:r>
              <w:t>FS_enIMS output</w:t>
            </w:r>
          </w:p>
        </w:tc>
      </w:tr>
      <w:tr w:rsidR="00B114AF" w:rsidRPr="00A75C05" w14:paraId="1E74E8C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B305205" w14:textId="77777777" w:rsidR="00B114AF" w:rsidRPr="00BD7E9D"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7C770B2" w14:textId="330030EA" w:rsidR="00B114AF" w:rsidRPr="005571B2" w:rsidRDefault="009A7C1C" w:rsidP="00B114AF">
            <w:pPr>
              <w:snapToGrid w:val="0"/>
              <w:spacing w:after="0" w:line="240" w:lineRule="auto"/>
              <w:rPr>
                <w:rStyle w:val="Hyperlink"/>
                <w:rFonts w:eastAsia="Times New Roman" w:cs="Arial"/>
                <w:color w:val="auto"/>
                <w:szCs w:val="18"/>
                <w:lang w:eastAsia="ar-SA"/>
              </w:rPr>
            </w:pPr>
            <w:hyperlink r:id="rId247" w:history="1">
              <w:r w:rsidR="00B114AF" w:rsidRPr="005571B2">
                <w:rPr>
                  <w:rStyle w:val="Hyperlink"/>
                  <w:rFonts w:cs="Arial"/>
                </w:rPr>
                <w:t>S1-18</w:t>
              </w:r>
              <w:r w:rsidR="005571B2" w:rsidRPr="005571B2">
                <w:rPr>
                  <w:rStyle w:val="Hyperlink"/>
                  <w:rFonts w:cs="Arial"/>
                </w:rPr>
                <w:t>0250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93B1F47" w14:textId="77777777" w:rsidR="00B114AF" w:rsidRPr="00BD7E9D" w:rsidRDefault="00B114AF"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C2BACA0" w14:textId="77777777" w:rsidR="00B114AF" w:rsidRPr="00BD7E9D"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TR22.823v1.1.0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28A5B0D" w14:textId="77777777" w:rsidR="00B114AF" w:rsidRPr="00BD7E9D"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0D3F543" w14:textId="77777777" w:rsidR="00B114AF" w:rsidRPr="00BD7E9D" w:rsidRDefault="00B114AF" w:rsidP="00B114AF">
            <w:pPr>
              <w:snapToGrid w:val="0"/>
              <w:spacing w:after="0" w:line="240" w:lineRule="auto"/>
              <w:rPr>
                <w:rFonts w:eastAsia="Arial Unicode MS" w:cs="Arial"/>
                <w:szCs w:val="18"/>
                <w:lang w:eastAsia="ar-SA"/>
              </w:rPr>
            </w:pPr>
          </w:p>
        </w:tc>
      </w:tr>
      <w:tr w:rsidR="00B114AF" w:rsidRPr="00A75C05" w14:paraId="6277028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612E12E" w14:textId="77777777" w:rsidR="00B114AF" w:rsidRPr="00BD7E9D"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D554EBF" w14:textId="2C533C66" w:rsidR="00B114AF" w:rsidRPr="005571B2" w:rsidRDefault="009A7C1C" w:rsidP="00B114AF">
            <w:pPr>
              <w:snapToGrid w:val="0"/>
              <w:spacing w:after="0" w:line="240" w:lineRule="auto"/>
              <w:rPr>
                <w:rStyle w:val="Hyperlink"/>
                <w:rFonts w:eastAsia="Times New Roman" w:cs="Arial"/>
                <w:color w:val="auto"/>
                <w:szCs w:val="18"/>
                <w:lang w:eastAsia="ar-SA"/>
              </w:rPr>
            </w:pPr>
            <w:hyperlink r:id="rId248" w:history="1">
              <w:r w:rsidR="00B114AF" w:rsidRPr="005571B2">
                <w:rPr>
                  <w:rStyle w:val="Hyperlink"/>
                  <w:rFonts w:cs="Arial"/>
                </w:rPr>
                <w:t>S1-18</w:t>
              </w:r>
              <w:r w:rsidR="005571B2" w:rsidRPr="005571B2">
                <w:rPr>
                  <w:rStyle w:val="Hyperlink"/>
                  <w:rFonts w:cs="Arial"/>
                </w:rPr>
                <w:t>0251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CBAAF3B" w14:textId="77777777" w:rsidR="00B114AF" w:rsidRPr="00BD7E9D" w:rsidRDefault="00B114AF"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0E14CF7" w14:textId="77777777" w:rsidR="00B114AF" w:rsidRPr="00BD7E9D" w:rsidRDefault="00B114AF" w:rsidP="00B114AF">
            <w:pPr>
              <w:snapToGrid w:val="0"/>
              <w:spacing w:after="0" w:line="240" w:lineRule="auto"/>
              <w:rPr>
                <w:rFonts w:eastAsia="Times New Roman" w:cs="Arial"/>
                <w:szCs w:val="18"/>
                <w:lang w:eastAsia="ar-SA"/>
              </w:rPr>
            </w:pPr>
            <w:r>
              <w:rPr>
                <w:rFonts w:eastAsia="Times New Roman" w:cs="Arial"/>
                <w:szCs w:val="18"/>
                <w:lang w:eastAsia="ar-SA"/>
              </w:rPr>
              <w:t xml:space="preserve">Cover page for presentation of TR22.804v0.3.0 </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E52742C" w14:textId="77777777" w:rsidR="00B114AF" w:rsidRPr="00BD7E9D" w:rsidRDefault="00B114AF"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C3FB105" w14:textId="77777777" w:rsidR="00B114AF" w:rsidRPr="00BD7E9D" w:rsidRDefault="00B114AF" w:rsidP="00B114AF">
            <w:pPr>
              <w:snapToGrid w:val="0"/>
              <w:spacing w:after="0" w:line="240" w:lineRule="auto"/>
              <w:rPr>
                <w:rFonts w:eastAsia="Arial Unicode MS" w:cs="Arial"/>
                <w:szCs w:val="18"/>
                <w:lang w:eastAsia="ar-SA"/>
              </w:rPr>
            </w:pPr>
          </w:p>
        </w:tc>
      </w:tr>
      <w:tr w:rsidR="004D36FE" w:rsidRPr="00B04844" w14:paraId="6ACFBCCE" w14:textId="77777777" w:rsidTr="00566480">
        <w:trPr>
          <w:trHeight w:val="141"/>
        </w:trPr>
        <w:tc>
          <w:tcPr>
            <w:tcW w:w="14499" w:type="dxa"/>
            <w:gridSpan w:val="13"/>
            <w:tcBorders>
              <w:bottom w:val="nil"/>
            </w:tcBorders>
            <w:shd w:val="clear" w:color="auto" w:fill="F2F2F2"/>
          </w:tcPr>
          <w:p w14:paraId="00021441" w14:textId="77777777" w:rsidR="004D36FE" w:rsidRPr="009504CA" w:rsidRDefault="004D36FE" w:rsidP="004D36FE">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4D36FE" w:rsidRPr="00B04844" w14:paraId="15C65AAB" w14:textId="77777777" w:rsidTr="00566480">
        <w:trPr>
          <w:trHeight w:val="141"/>
        </w:trPr>
        <w:tc>
          <w:tcPr>
            <w:tcW w:w="14499" w:type="dxa"/>
            <w:gridSpan w:val="13"/>
            <w:tcBorders>
              <w:bottom w:val="single" w:sz="4" w:space="0" w:color="auto"/>
            </w:tcBorders>
            <w:shd w:val="clear" w:color="auto" w:fill="auto"/>
          </w:tcPr>
          <w:p w14:paraId="3E8B17B5"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9195F88"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sidRPr="005E3492">
              <w:rPr>
                <w:rFonts w:eastAsia="Times New Roman" w:cs="Arial"/>
                <w:szCs w:val="18"/>
                <w:lang w:eastAsia="ar-SA"/>
              </w:rPr>
              <w:t>TR22.824v0.1.0</w:t>
            </w:r>
          </w:p>
          <w:p w14:paraId="5D72CA02"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17BC9442"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25</w:t>
            </w:r>
            <w:r w:rsidRPr="004070E3">
              <w:rPr>
                <w:rFonts w:eastAsia="Arial Unicode MS" w:cs="Arial"/>
                <w:szCs w:val="18"/>
                <w:lang w:val="fr-FR" w:eastAsia="ar-SA"/>
              </w:rPr>
              <w:t>%</w:t>
            </w:r>
          </w:p>
          <w:p w14:paraId="3890602C" w14:textId="77777777" w:rsidR="004D36FE" w:rsidRPr="004070E3" w:rsidRDefault="004D36FE" w:rsidP="004D36FE">
            <w:pPr>
              <w:suppressAutoHyphens/>
              <w:spacing w:after="0" w:line="240" w:lineRule="auto"/>
              <w:rPr>
                <w:rFonts w:eastAsia="Arial Unicode MS" w:cs="Arial"/>
                <w:i/>
                <w:szCs w:val="18"/>
                <w:lang w:eastAsia="ar-SA"/>
              </w:rPr>
            </w:pPr>
          </w:p>
        </w:tc>
      </w:tr>
      <w:tr w:rsidR="006B3C5D" w:rsidRPr="006B3C5D" w14:paraId="409F051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E2A0E2D" w14:textId="77777777" w:rsidR="006B3C5D" w:rsidRPr="00B114AF" w:rsidRDefault="006B3C5D" w:rsidP="00B114AF">
            <w:pPr>
              <w:snapToGrid w:val="0"/>
              <w:spacing w:after="0" w:line="240" w:lineRule="auto"/>
              <w:rPr>
                <w:rFonts w:eastAsia="Times New Roman" w:cs="Arial"/>
                <w:szCs w:val="18"/>
                <w:lang w:eastAsia="ar-SA"/>
              </w:rPr>
            </w:pPr>
            <w:r w:rsidRPr="00B114AF">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E6E9BFA" w14:textId="48FEEC51" w:rsidR="006B3C5D" w:rsidRPr="00B114AF" w:rsidRDefault="009A7C1C" w:rsidP="00B114AF">
            <w:pPr>
              <w:snapToGrid w:val="0"/>
              <w:spacing w:after="0" w:line="240" w:lineRule="auto"/>
              <w:rPr>
                <w:rFonts w:eastAsia="Times New Roman" w:cs="Arial"/>
                <w:szCs w:val="18"/>
                <w:lang w:eastAsia="ar-SA"/>
              </w:rPr>
            </w:pPr>
            <w:hyperlink r:id="rId249" w:history="1">
              <w:r w:rsidR="006B3C5D" w:rsidRPr="00B114AF">
                <w:rPr>
                  <w:rStyle w:val="Hyperlink"/>
                  <w:rFonts w:cs="Arial"/>
                </w:rPr>
                <w:t>S1-180033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62B88A" w14:textId="77777777" w:rsidR="006B3C5D" w:rsidRPr="00B114AF" w:rsidRDefault="006B3C5D" w:rsidP="00B114AF">
            <w:pPr>
              <w:snapToGrid w:val="0"/>
              <w:spacing w:after="0" w:line="240" w:lineRule="auto"/>
              <w:rPr>
                <w:rFonts w:eastAsia="Times New Roman" w:cs="Arial"/>
                <w:szCs w:val="18"/>
                <w:lang w:eastAsia="ar-SA"/>
              </w:rPr>
            </w:pPr>
            <w:r w:rsidRPr="00B114AF">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A4E3D34" w14:textId="77777777" w:rsidR="006B3C5D" w:rsidRPr="00B114AF" w:rsidRDefault="006B3C5D" w:rsidP="00B114AF">
            <w:pPr>
              <w:snapToGrid w:val="0"/>
              <w:spacing w:after="0" w:line="240" w:lineRule="auto"/>
              <w:rPr>
                <w:rFonts w:eastAsia="Times New Roman" w:cs="Arial"/>
                <w:szCs w:val="18"/>
                <w:lang w:eastAsia="ar-SA"/>
              </w:rPr>
            </w:pPr>
            <w:r w:rsidRPr="00B114AF">
              <w:rPr>
                <w:rFonts w:eastAsia="Times New Roman" w:cs="Arial" w:hint="eastAsia"/>
                <w:szCs w:val="18"/>
                <w:lang w:eastAsia="ar-SA"/>
              </w:rPr>
              <w:t>5GMSG Service definition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68EE123" w14:textId="522F7F18" w:rsidR="006B3C5D" w:rsidRPr="00B114AF"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25FCF42" w14:textId="77777777" w:rsidR="006B3C5D" w:rsidRPr="00B114AF" w:rsidRDefault="006B3C5D" w:rsidP="00B114AF">
            <w:pPr>
              <w:snapToGrid w:val="0"/>
              <w:spacing w:after="0" w:line="240" w:lineRule="auto"/>
              <w:rPr>
                <w:rFonts w:eastAsia="Times New Roman" w:cs="Arial"/>
                <w:szCs w:val="18"/>
                <w:lang w:eastAsia="ar-SA"/>
              </w:rPr>
            </w:pPr>
          </w:p>
        </w:tc>
      </w:tr>
      <w:tr w:rsidR="006B3C5D" w:rsidRPr="006B3C5D" w14:paraId="0A655B9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F94508D"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7E30657" w14:textId="45432A7B" w:rsidR="006B3C5D" w:rsidRPr="00D2256A" w:rsidRDefault="009A7C1C" w:rsidP="00B114AF">
            <w:pPr>
              <w:snapToGrid w:val="0"/>
              <w:spacing w:after="0" w:line="240" w:lineRule="auto"/>
              <w:rPr>
                <w:rFonts w:eastAsia="Times New Roman" w:cs="Arial"/>
                <w:szCs w:val="18"/>
                <w:lang w:eastAsia="ar-SA"/>
              </w:rPr>
            </w:pPr>
            <w:hyperlink r:id="rId250" w:history="1">
              <w:r w:rsidR="006B3C5D" w:rsidRPr="00B114AF">
                <w:rPr>
                  <w:rStyle w:val="Hyperlink"/>
                  <w:rFonts w:cs="Arial"/>
                </w:rPr>
                <w:t>S1-180034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B771EA3"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3DEFD52"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5GMSG service overview</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CA93623"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28EC697"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181B36B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D773CF7"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26AC7C5" w14:textId="74ADE26F" w:rsidR="006B3C5D" w:rsidRPr="00D2256A" w:rsidRDefault="009A7C1C" w:rsidP="00B114AF">
            <w:pPr>
              <w:snapToGrid w:val="0"/>
              <w:spacing w:after="0" w:line="240" w:lineRule="auto"/>
              <w:rPr>
                <w:rFonts w:eastAsia="Times New Roman" w:cs="Arial"/>
                <w:szCs w:val="18"/>
                <w:lang w:eastAsia="ar-SA"/>
              </w:rPr>
            </w:pPr>
            <w:hyperlink r:id="rId251" w:history="1">
              <w:r w:rsidR="006B3C5D" w:rsidRPr="00B114AF">
                <w:rPr>
                  <w:rStyle w:val="Hyperlink"/>
                  <w:rFonts w:cs="Arial"/>
                </w:rPr>
                <w:t>S1-180039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57E83BF"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 xml:space="preserve">Ericsson, </w:t>
            </w: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190EC30"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Suggested changes to existing use cases in TR 22.824</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FC1B0F3"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4AE2702"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69B6600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70E77B5"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1135AEC" w14:textId="5876E571" w:rsidR="006B3C5D" w:rsidRPr="00D2256A" w:rsidRDefault="009A7C1C" w:rsidP="00B114AF">
            <w:pPr>
              <w:snapToGrid w:val="0"/>
              <w:spacing w:after="0" w:line="240" w:lineRule="auto"/>
              <w:rPr>
                <w:rFonts w:eastAsia="Times New Roman" w:cs="Arial"/>
                <w:szCs w:val="18"/>
                <w:lang w:eastAsia="ar-SA"/>
              </w:rPr>
            </w:pPr>
            <w:hyperlink r:id="rId252" w:history="1">
              <w:r w:rsidR="006B3C5D" w:rsidRPr="00B114AF">
                <w:rPr>
                  <w:rStyle w:val="Hyperlink"/>
                  <w:rFonts w:cs="Arial"/>
                </w:rPr>
                <w:t>S1-180035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E93CAC7"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6D7133B"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 xml:space="preserve">5GMSG use case </w:t>
            </w:r>
            <w:r w:rsidRPr="002A0816">
              <w:rPr>
                <w:rFonts w:eastAsia="Times New Roman" w:cs="Arial"/>
                <w:szCs w:val="18"/>
                <w:lang w:eastAsia="ar-SA"/>
              </w:rPr>
              <w:t>–</w:t>
            </w:r>
            <w:r w:rsidRPr="002A0816">
              <w:rPr>
                <w:rFonts w:eastAsia="Times New Roman" w:cs="Arial" w:hint="eastAsia"/>
                <w:szCs w:val="18"/>
                <w:lang w:eastAsia="ar-SA"/>
              </w:rPr>
              <w:t xml:space="preserve"> broadcast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409773A"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A2FE023"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7916013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48FBB8D"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91AC81E" w14:textId="17C5DC62" w:rsidR="006B3C5D" w:rsidRPr="00D2256A" w:rsidRDefault="009A7C1C" w:rsidP="00B114AF">
            <w:pPr>
              <w:snapToGrid w:val="0"/>
              <w:spacing w:after="0" w:line="240" w:lineRule="auto"/>
              <w:rPr>
                <w:rFonts w:eastAsia="Times New Roman" w:cs="Arial"/>
                <w:szCs w:val="18"/>
                <w:lang w:eastAsia="ar-SA"/>
              </w:rPr>
            </w:pPr>
            <w:hyperlink r:id="rId253" w:history="1">
              <w:r w:rsidR="006B3C5D" w:rsidRPr="00B114AF">
                <w:rPr>
                  <w:rStyle w:val="Hyperlink"/>
                  <w:rFonts w:cs="Arial"/>
                </w:rPr>
                <w:t>S1-180036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37C1412"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A1AC2F8"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 xml:space="preserve">5GMSG use case </w:t>
            </w:r>
            <w:r w:rsidRPr="002A0816">
              <w:rPr>
                <w:rFonts w:eastAsia="Times New Roman" w:cs="Arial"/>
                <w:szCs w:val="18"/>
                <w:lang w:eastAsia="ar-SA"/>
              </w:rPr>
              <w:t>–</w:t>
            </w:r>
            <w:r w:rsidRPr="002A0816">
              <w:rPr>
                <w:rFonts w:eastAsia="Times New Roman" w:cs="Arial" w:hint="eastAsia"/>
                <w:szCs w:val="18"/>
                <w:lang w:eastAsia="ar-SA"/>
              </w:rPr>
              <w:t xml:space="preserve"> group message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FB6620F"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2DCBB9B"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0B66036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38DDD6"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CA3528E" w14:textId="1513DDFC" w:rsidR="006B3C5D" w:rsidRPr="00D2256A" w:rsidRDefault="009A7C1C" w:rsidP="00B114AF">
            <w:pPr>
              <w:snapToGrid w:val="0"/>
              <w:spacing w:after="0" w:line="240" w:lineRule="auto"/>
              <w:rPr>
                <w:rFonts w:eastAsia="Times New Roman" w:cs="Arial"/>
                <w:szCs w:val="18"/>
                <w:lang w:eastAsia="ar-SA"/>
              </w:rPr>
            </w:pPr>
            <w:hyperlink r:id="rId254" w:history="1">
              <w:r w:rsidR="006B3C5D" w:rsidRPr="00B114AF">
                <w:rPr>
                  <w:rStyle w:val="Hyperlink"/>
                  <w:rFonts w:cs="Arial"/>
                </w:rPr>
                <w:t>S1-180038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0A2D611"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 xml:space="preserve">Ericsson, </w:t>
            </w: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1FB4B21"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Supporting messaging with different types of UEs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07DFBB2"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C2D92D0"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10C4262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39DC8C8"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72C813D" w14:textId="0C2F75AE" w:rsidR="006B3C5D" w:rsidRPr="00D2256A" w:rsidRDefault="009A7C1C" w:rsidP="00B114AF">
            <w:pPr>
              <w:snapToGrid w:val="0"/>
              <w:spacing w:after="0" w:line="240" w:lineRule="auto"/>
              <w:rPr>
                <w:rFonts w:eastAsia="Times New Roman" w:cs="Arial"/>
                <w:szCs w:val="18"/>
                <w:lang w:eastAsia="ar-SA"/>
              </w:rPr>
            </w:pPr>
            <w:hyperlink r:id="rId255" w:history="1">
              <w:r w:rsidR="006B3C5D" w:rsidRPr="00B114AF">
                <w:rPr>
                  <w:rStyle w:val="Hyperlink"/>
                  <w:rFonts w:cs="Arial"/>
                </w:rPr>
                <w:t>S1-180115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166E02B" w14:textId="77777777" w:rsidR="006B3C5D" w:rsidRPr="00D2256A"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2B2B7C0"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5GMSG: supplement of Unified remote control of intelligent terminal</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D400A54"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CD92097"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75A1A53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FF8BC8C"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46635E8" w14:textId="5A092184" w:rsidR="006B3C5D" w:rsidRPr="00D2256A" w:rsidRDefault="009A7C1C" w:rsidP="00B114AF">
            <w:pPr>
              <w:snapToGrid w:val="0"/>
              <w:spacing w:after="0" w:line="240" w:lineRule="auto"/>
              <w:rPr>
                <w:rFonts w:eastAsia="Times New Roman" w:cs="Arial"/>
                <w:szCs w:val="18"/>
                <w:lang w:eastAsia="ar-SA"/>
              </w:rPr>
            </w:pPr>
            <w:hyperlink r:id="rId256" w:history="1">
              <w:r w:rsidR="006B3C5D" w:rsidRPr="00B114AF">
                <w:rPr>
                  <w:rStyle w:val="Hyperlink"/>
                  <w:rFonts w:cs="Arial"/>
                </w:rPr>
                <w:t>S1-180142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02EC01A"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Qualcomm Incorporated</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C8C6F7A"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szCs w:val="18"/>
                <w:lang w:eastAsia="ar-SA"/>
              </w:rPr>
              <w:t>FS_5GMSG: Use case on Personal Possession Tracking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29D607C"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A8B1B42"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346420C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54D2C70"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CAEBAB4" w14:textId="5051E2B8" w:rsidR="006B3C5D" w:rsidRPr="00D2256A" w:rsidRDefault="009A7C1C" w:rsidP="00B114AF">
            <w:pPr>
              <w:snapToGrid w:val="0"/>
              <w:spacing w:after="0" w:line="240" w:lineRule="auto"/>
              <w:rPr>
                <w:rFonts w:eastAsia="Times New Roman" w:cs="Arial"/>
                <w:szCs w:val="18"/>
                <w:lang w:eastAsia="ar-SA"/>
              </w:rPr>
            </w:pPr>
            <w:hyperlink r:id="rId257" w:history="1">
              <w:r w:rsidR="006B3C5D" w:rsidRPr="00B114AF">
                <w:rPr>
                  <w:rStyle w:val="Hyperlink"/>
                  <w:rFonts w:cs="Arial"/>
                </w:rPr>
                <w:t>S1-180040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63D4217"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71D36C3"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5GMSG</w:t>
            </w:r>
            <w:r w:rsidRPr="002A0816">
              <w:rPr>
                <w:rFonts w:eastAsia="Times New Roman" w:cs="Arial"/>
                <w:szCs w:val="18"/>
                <w:lang w:eastAsia="ar-SA"/>
              </w:rPr>
              <w:t xml:space="preserve"> considerations on charging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6CA987A"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5485EA8"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5770C6A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04B6D82"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8B4D291" w14:textId="4F630CB5" w:rsidR="006B3C5D" w:rsidRPr="00D2256A" w:rsidRDefault="009A7C1C" w:rsidP="00B114AF">
            <w:pPr>
              <w:snapToGrid w:val="0"/>
              <w:spacing w:after="0" w:line="240" w:lineRule="auto"/>
              <w:rPr>
                <w:rFonts w:eastAsia="Times New Roman" w:cs="Arial"/>
                <w:szCs w:val="18"/>
                <w:lang w:eastAsia="ar-SA"/>
              </w:rPr>
            </w:pPr>
            <w:hyperlink r:id="rId258" w:history="1">
              <w:r w:rsidR="006B3C5D" w:rsidRPr="00B114AF">
                <w:rPr>
                  <w:rStyle w:val="Hyperlink"/>
                  <w:rFonts w:cs="Arial"/>
                </w:rPr>
                <w:t>S1-180041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BFEE34F"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C6345BB" w14:textId="77777777" w:rsidR="006B3C5D" w:rsidRPr="00D2256A" w:rsidRDefault="006B3C5D" w:rsidP="00B114AF">
            <w:pPr>
              <w:snapToGrid w:val="0"/>
              <w:spacing w:after="0" w:line="240" w:lineRule="auto"/>
              <w:rPr>
                <w:rFonts w:eastAsia="Times New Roman" w:cs="Arial"/>
                <w:szCs w:val="18"/>
                <w:lang w:eastAsia="ar-SA"/>
              </w:rPr>
            </w:pPr>
            <w:r w:rsidRPr="002A0816">
              <w:rPr>
                <w:rFonts w:eastAsia="Times New Roman" w:cs="Arial" w:hint="eastAsia"/>
                <w:szCs w:val="18"/>
                <w:lang w:eastAsia="ar-SA"/>
              </w:rPr>
              <w:t>5GMSG</w:t>
            </w:r>
            <w:r w:rsidRPr="002A0816">
              <w:rPr>
                <w:rFonts w:eastAsia="Times New Roman" w:cs="Arial"/>
                <w:szCs w:val="18"/>
                <w:lang w:eastAsia="ar-SA"/>
              </w:rPr>
              <w:t xml:space="preserve"> considerations on </w:t>
            </w:r>
            <w:r w:rsidRPr="002A0816">
              <w:rPr>
                <w:rFonts w:eastAsia="Times New Roman" w:cs="Arial" w:hint="eastAsia"/>
                <w:szCs w:val="18"/>
                <w:lang w:eastAsia="ar-SA"/>
              </w:rPr>
              <w:t>security</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77716D7"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EB3EBFA"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B81C05" w14:paraId="498BF9BD" w14:textId="77777777" w:rsidTr="00566480">
        <w:trPr>
          <w:trHeight w:val="141"/>
        </w:trPr>
        <w:tc>
          <w:tcPr>
            <w:tcW w:w="14499" w:type="dxa"/>
            <w:gridSpan w:val="13"/>
            <w:tcBorders>
              <w:top w:val="nil"/>
              <w:bottom w:val="single" w:sz="4" w:space="0" w:color="auto"/>
            </w:tcBorders>
            <w:shd w:val="clear" w:color="auto" w:fill="F2F2F2"/>
          </w:tcPr>
          <w:p w14:paraId="1C823084" w14:textId="77777777" w:rsidR="006B3C5D" w:rsidRPr="00B81C05" w:rsidRDefault="006B3C5D" w:rsidP="00B114AF">
            <w:pPr>
              <w:pStyle w:val="Heading3"/>
            </w:pPr>
            <w:r>
              <w:t>FS_5GMSG output</w:t>
            </w:r>
          </w:p>
        </w:tc>
      </w:tr>
      <w:tr w:rsidR="006B3C5D" w:rsidRPr="00A75C05" w14:paraId="690FC3F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9F8B3EF" w14:textId="77777777" w:rsidR="006B3C5D" w:rsidRPr="00BD7E9D"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51B9D5B" w14:textId="7D469D81" w:rsidR="006B3C5D" w:rsidRPr="00F57C4D" w:rsidRDefault="009A7C1C" w:rsidP="00B114AF">
            <w:pPr>
              <w:snapToGrid w:val="0"/>
              <w:spacing w:after="0" w:line="240" w:lineRule="auto"/>
              <w:rPr>
                <w:rStyle w:val="Hyperlink"/>
                <w:rFonts w:eastAsia="Times New Roman" w:cs="Arial"/>
                <w:color w:val="auto"/>
                <w:szCs w:val="18"/>
                <w:lang w:eastAsia="ar-SA"/>
              </w:rPr>
            </w:pPr>
            <w:hyperlink r:id="rId259" w:history="1">
              <w:r w:rsidR="006B3C5D" w:rsidRPr="008850AF">
                <w:rPr>
                  <w:rStyle w:val="Hyperlink"/>
                  <w:rFonts w:cs="Arial"/>
                </w:rPr>
                <w:t>S1-18</w:t>
              </w:r>
              <w:r w:rsidR="008850AF" w:rsidRPr="008850AF">
                <w:rPr>
                  <w:rStyle w:val="Hyperlink"/>
                  <w:rFonts w:cs="Arial"/>
                </w:rPr>
                <w:t>0252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F709B7A" w14:textId="77777777" w:rsidR="006B3C5D" w:rsidRPr="00BD7E9D" w:rsidRDefault="006B3C5D"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E09750E" w14:textId="77777777" w:rsidR="006B3C5D" w:rsidRPr="00BD7E9D"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TR22.824v0.2.0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BDC7CD8" w14:textId="77777777" w:rsidR="006B3C5D" w:rsidRPr="00BD7E9D"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AE2D61" w14:textId="77777777" w:rsidR="006B3C5D" w:rsidRPr="00BD7E9D" w:rsidRDefault="006B3C5D" w:rsidP="00B114AF">
            <w:pPr>
              <w:snapToGrid w:val="0"/>
              <w:spacing w:after="0" w:line="240" w:lineRule="auto"/>
              <w:rPr>
                <w:rFonts w:eastAsia="Arial Unicode MS" w:cs="Arial"/>
                <w:szCs w:val="18"/>
                <w:lang w:eastAsia="ar-SA"/>
              </w:rPr>
            </w:pPr>
          </w:p>
        </w:tc>
      </w:tr>
      <w:tr w:rsidR="004D36FE" w:rsidRPr="00B04844" w14:paraId="58D561A4" w14:textId="77777777" w:rsidTr="00566480">
        <w:trPr>
          <w:trHeight w:val="141"/>
        </w:trPr>
        <w:tc>
          <w:tcPr>
            <w:tcW w:w="14499" w:type="dxa"/>
            <w:gridSpan w:val="13"/>
            <w:tcBorders>
              <w:bottom w:val="nil"/>
            </w:tcBorders>
            <w:shd w:val="clear" w:color="auto" w:fill="F2F2F2"/>
          </w:tcPr>
          <w:p w14:paraId="75910E10" w14:textId="77777777" w:rsidR="004D36FE" w:rsidRPr="009504CA" w:rsidRDefault="004D36FE" w:rsidP="004D36FE">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SP-170800</w:t>
            </w:r>
            <w:r w:rsidRPr="009504CA">
              <w:rPr>
                <w:bCs/>
              </w:rPr>
              <w:t>]</w:t>
            </w:r>
          </w:p>
        </w:tc>
      </w:tr>
      <w:tr w:rsidR="004D36FE" w:rsidRPr="00B04844" w14:paraId="7761712C" w14:textId="77777777" w:rsidTr="00517FBA">
        <w:trPr>
          <w:trHeight w:val="141"/>
        </w:trPr>
        <w:tc>
          <w:tcPr>
            <w:tcW w:w="14499" w:type="dxa"/>
            <w:gridSpan w:val="13"/>
            <w:tcBorders>
              <w:bottom w:val="single" w:sz="4" w:space="0" w:color="auto"/>
            </w:tcBorders>
            <w:shd w:val="clear" w:color="auto" w:fill="auto"/>
          </w:tcPr>
          <w:p w14:paraId="0D0FA4BA"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C2F2660"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TR22.830v0.1.0</w:t>
            </w:r>
          </w:p>
          <w:p w14:paraId="27DFEA32"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4285847"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14:paraId="2ACF8D03" w14:textId="77777777" w:rsidR="004D36FE" w:rsidRPr="004070E3" w:rsidRDefault="004D36FE" w:rsidP="004D36FE">
            <w:pPr>
              <w:suppressAutoHyphens/>
              <w:spacing w:after="0" w:line="240" w:lineRule="auto"/>
              <w:rPr>
                <w:rFonts w:eastAsia="Arial Unicode MS" w:cs="Arial"/>
                <w:i/>
                <w:szCs w:val="18"/>
                <w:lang w:eastAsia="ar-SA"/>
              </w:rPr>
            </w:pPr>
          </w:p>
        </w:tc>
      </w:tr>
      <w:tr w:rsidR="006B3C5D" w:rsidRPr="006B3C5D" w14:paraId="20370613"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7E3BBA40"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54651D50" w14:textId="5BE108B8" w:rsidR="006B3C5D" w:rsidRPr="00517FBA" w:rsidRDefault="009A7C1C" w:rsidP="00B114AF">
            <w:pPr>
              <w:snapToGrid w:val="0"/>
              <w:spacing w:after="0" w:line="240" w:lineRule="auto"/>
              <w:rPr>
                <w:rFonts w:eastAsia="Times New Roman" w:cs="Arial"/>
                <w:szCs w:val="18"/>
                <w:lang w:eastAsia="ar-SA"/>
              </w:rPr>
            </w:pPr>
            <w:hyperlink r:id="rId260" w:history="1">
              <w:r w:rsidR="006B3C5D" w:rsidRPr="008850AF">
                <w:rPr>
                  <w:rStyle w:val="Hyperlink"/>
                  <w:rFonts w:cs="Arial"/>
                </w:rPr>
                <w:t>S1-180071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46226DD7"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hint="eastAsia"/>
                <w:szCs w:val="18"/>
                <w:lang w:eastAsia="ar-SA"/>
              </w:rP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31DC9A89"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hint="eastAsia"/>
                <w:szCs w:val="18"/>
                <w:lang w:eastAsia="ar-SA"/>
              </w:rPr>
              <w:t>FS_BMNS: Mechanism for Collaboration between MNO and 3rd Party during Slice Communications Isolation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772153E8" w14:textId="0ED78E06" w:rsidR="006B3C5D"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Revised to S1-180271</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549CD8D3" w14:textId="77777777" w:rsidR="006B3C5D" w:rsidRPr="00517FBA" w:rsidRDefault="006B3C5D" w:rsidP="00B114AF">
            <w:pPr>
              <w:snapToGrid w:val="0"/>
              <w:spacing w:after="0" w:line="240" w:lineRule="auto"/>
              <w:rPr>
                <w:rFonts w:eastAsia="Times New Roman" w:cs="Arial"/>
                <w:szCs w:val="18"/>
                <w:lang w:eastAsia="ar-SA"/>
              </w:rPr>
            </w:pPr>
          </w:p>
        </w:tc>
      </w:tr>
      <w:tr w:rsidR="00517FBA" w:rsidRPr="006B3C5D" w14:paraId="6879B58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3E9B2F1" w14:textId="5C50D8BC"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78287D7" w14:textId="11B5FFC8" w:rsidR="00517FBA" w:rsidRPr="00517FBA" w:rsidRDefault="009A7C1C" w:rsidP="00B114AF">
            <w:pPr>
              <w:snapToGrid w:val="0"/>
              <w:spacing w:after="0" w:line="240" w:lineRule="auto"/>
            </w:pPr>
            <w:hyperlink r:id="rId261" w:history="1">
              <w:r w:rsidR="00517FBA" w:rsidRPr="008850AF">
                <w:rPr>
                  <w:rStyle w:val="Hyperlink"/>
                  <w:rFonts w:cs="Arial"/>
                </w:rPr>
                <w:t>S1-180271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5A22E1A" w14:textId="3214BF66"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9CF83F8" w14:textId="60FF6D2A"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FS_BMNS: Mechanism for Collaboration between MNO and 3rd Party during Slice Communications Isolation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906A9D8" w14:textId="77777777" w:rsidR="00517FBA" w:rsidRPr="00517FBA" w:rsidRDefault="00517FBA"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FAE9AE8" w14:textId="2035268D"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Revision of S1-180071.</w:t>
            </w:r>
          </w:p>
        </w:tc>
      </w:tr>
      <w:tr w:rsidR="006B3C5D" w:rsidRPr="006B3C5D" w14:paraId="57EC2AF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F0BE32"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3BD8651" w14:textId="1BA77D55" w:rsidR="006B3C5D" w:rsidRPr="00D2256A" w:rsidRDefault="009A7C1C" w:rsidP="00B114AF">
            <w:pPr>
              <w:snapToGrid w:val="0"/>
              <w:spacing w:after="0" w:line="240" w:lineRule="auto"/>
              <w:rPr>
                <w:rFonts w:eastAsia="Times New Roman" w:cs="Arial"/>
                <w:szCs w:val="18"/>
                <w:lang w:eastAsia="ar-SA"/>
              </w:rPr>
            </w:pPr>
            <w:hyperlink r:id="rId262" w:history="1">
              <w:r w:rsidR="006B3C5D" w:rsidRPr="006B3C5D">
                <w:rPr>
                  <w:rStyle w:val="Hyperlink"/>
                  <w:rFonts w:cs="Arial"/>
                </w:rPr>
                <w:t>S1-180045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8D69889"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Sennheiser electronic, Robert Bosch, Friedrich-Alexander-Universität Erlangen-Nürnberg (FAU)</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BA681B5"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Business relationship models for fixed &amp; nomadic local A/V production networks relaying on public network infrastructure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DCAD099"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8B1613D" w14:textId="77777777" w:rsidR="006B3C5D" w:rsidRPr="00F869E2" w:rsidRDefault="006B3C5D" w:rsidP="00B114AF">
            <w:pPr>
              <w:snapToGrid w:val="0"/>
              <w:spacing w:after="0" w:line="240" w:lineRule="auto"/>
              <w:rPr>
                <w:rFonts w:eastAsia="Times New Roman" w:cs="Arial"/>
                <w:szCs w:val="18"/>
                <w:lang w:eastAsia="ar-SA"/>
              </w:rPr>
            </w:pPr>
          </w:p>
        </w:tc>
      </w:tr>
      <w:tr w:rsidR="006B3C5D" w:rsidRPr="006B3C5D" w14:paraId="25B1E0C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A391C5A"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C015B46" w14:textId="77370125" w:rsidR="006B3C5D" w:rsidRPr="00D2256A" w:rsidRDefault="009A7C1C" w:rsidP="00B114AF">
            <w:pPr>
              <w:snapToGrid w:val="0"/>
              <w:spacing w:after="0" w:line="240" w:lineRule="auto"/>
              <w:rPr>
                <w:rFonts w:eastAsia="Times New Roman" w:cs="Arial"/>
                <w:szCs w:val="18"/>
                <w:lang w:eastAsia="ar-SA"/>
              </w:rPr>
            </w:pPr>
            <w:hyperlink r:id="rId263" w:history="1">
              <w:r w:rsidR="006B3C5D" w:rsidRPr="006B3C5D">
                <w:rPr>
                  <w:rStyle w:val="Hyperlink"/>
                  <w:rFonts w:cs="Arial"/>
                </w:rPr>
                <w:t>S1-180046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B175734"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Sennheiser electronic, Robert Bosch, Friedrich Alexander Universität Erlangen-Nürnberg</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97970BC"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Role model scenario for local A/V production networks with standalone local private network operation by a vertical 3rd party</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2E6A61A"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57F0A0F"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5F02DE2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40816F8"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3565ED2E" w14:textId="4AD228F2" w:rsidR="006B3C5D" w:rsidRPr="00517FBA" w:rsidRDefault="009A7C1C" w:rsidP="00B114AF">
            <w:pPr>
              <w:snapToGrid w:val="0"/>
              <w:spacing w:after="0" w:line="240" w:lineRule="auto"/>
              <w:rPr>
                <w:rFonts w:eastAsia="Times New Roman" w:cs="Arial"/>
                <w:szCs w:val="18"/>
                <w:lang w:eastAsia="ar-SA"/>
              </w:rPr>
            </w:pPr>
            <w:hyperlink r:id="rId264" w:history="1">
              <w:r w:rsidR="006B3C5D" w:rsidRPr="008850AF">
                <w:rPr>
                  <w:rStyle w:val="Hyperlink"/>
                  <w:rFonts w:cs="Arial"/>
                </w:rPr>
                <w:t>S1-180048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2248C352"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5C79F0D0" w14:textId="77777777" w:rsidR="006B3C5D" w:rsidRPr="00517FBA" w:rsidRDefault="006B3C5D" w:rsidP="00B114AF">
            <w:pPr>
              <w:snapToGrid w:val="0"/>
              <w:spacing w:after="0" w:line="240" w:lineRule="auto"/>
              <w:rPr>
                <w:rFonts w:eastAsia="Times New Roman" w:cs="Arial"/>
                <w:szCs w:val="18"/>
                <w:lang w:eastAsia="ar-SA"/>
              </w:rPr>
            </w:pPr>
            <w:r w:rsidRPr="00517FBA">
              <w:rPr>
                <w:rFonts w:eastAsia="Times New Roman" w:cs="Arial"/>
                <w:szCs w:val="18"/>
                <w:lang w:eastAsia="ar-SA"/>
              </w:rPr>
              <w:t>FS_BMNS Industry 4.0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4D18351A" w14:textId="578D2C39" w:rsidR="006B3C5D"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Revised to S1-180221</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34BA029C" w14:textId="77777777" w:rsidR="006B3C5D" w:rsidRPr="00517FBA" w:rsidRDefault="006B3C5D" w:rsidP="00B114AF">
            <w:pPr>
              <w:snapToGrid w:val="0"/>
              <w:spacing w:after="0" w:line="240" w:lineRule="auto"/>
              <w:rPr>
                <w:rFonts w:eastAsia="Times New Roman" w:cs="Arial"/>
                <w:szCs w:val="18"/>
                <w:lang w:eastAsia="ar-SA"/>
              </w:rPr>
            </w:pPr>
          </w:p>
        </w:tc>
      </w:tr>
      <w:tr w:rsidR="00517FBA" w:rsidRPr="006B3C5D" w14:paraId="78E7C14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90F4F75" w14:textId="2793391D"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B67EED5" w14:textId="65716879" w:rsidR="00517FBA" w:rsidRPr="00517FBA" w:rsidRDefault="009A7C1C" w:rsidP="00B114AF">
            <w:pPr>
              <w:snapToGrid w:val="0"/>
              <w:spacing w:after="0" w:line="240" w:lineRule="auto"/>
            </w:pPr>
            <w:hyperlink r:id="rId265" w:history="1">
              <w:r w:rsidR="00517FBA" w:rsidRPr="008850AF">
                <w:rPr>
                  <w:rStyle w:val="Hyperlink"/>
                  <w:rFonts w:cs="Arial"/>
                </w:rPr>
                <w:t>S1-180221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D42251D" w14:textId="1D2F83A2"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D96AB2A" w14:textId="42D99B5E"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FS_BMNS Industry 4.0</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8315E1A" w14:textId="77777777" w:rsidR="00517FBA" w:rsidRPr="00517FBA" w:rsidRDefault="00517FBA"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8F3B807" w14:textId="6DEFA23A" w:rsidR="00517FBA" w:rsidRPr="00517FBA" w:rsidRDefault="00517FBA" w:rsidP="00B114AF">
            <w:pPr>
              <w:snapToGrid w:val="0"/>
              <w:spacing w:after="0" w:line="240" w:lineRule="auto"/>
              <w:rPr>
                <w:rFonts w:eastAsia="Times New Roman" w:cs="Arial"/>
                <w:szCs w:val="18"/>
                <w:lang w:eastAsia="ar-SA"/>
              </w:rPr>
            </w:pPr>
            <w:r w:rsidRPr="00517FBA">
              <w:rPr>
                <w:rFonts w:eastAsia="Times New Roman" w:cs="Arial"/>
                <w:szCs w:val="18"/>
                <w:lang w:eastAsia="ar-SA"/>
              </w:rPr>
              <w:t>Revision of S1-180048.</w:t>
            </w:r>
          </w:p>
        </w:tc>
      </w:tr>
      <w:tr w:rsidR="006B3C5D" w:rsidRPr="006B3C5D" w14:paraId="6AE35E1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C127DCE"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C70FB50" w14:textId="052B1F5A" w:rsidR="006B3C5D" w:rsidRPr="00D2256A" w:rsidRDefault="009A7C1C" w:rsidP="00B114AF">
            <w:pPr>
              <w:snapToGrid w:val="0"/>
              <w:spacing w:after="0" w:line="240" w:lineRule="auto"/>
              <w:rPr>
                <w:rFonts w:eastAsia="Times New Roman" w:cs="Arial"/>
                <w:szCs w:val="18"/>
                <w:lang w:eastAsia="ar-SA"/>
              </w:rPr>
            </w:pPr>
            <w:hyperlink r:id="rId266" w:history="1">
              <w:r w:rsidR="006B3C5D" w:rsidRPr="006B3C5D">
                <w:rPr>
                  <w:rStyle w:val="Hyperlink"/>
                  <w:rFonts w:cs="Arial"/>
                </w:rPr>
                <w:t>S1-180075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565FDBC"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China Southern Power Grid, Huawei</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4C3EEB0"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Enhanced network capability exposure for Distribution Network of Smart Grid</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BA8A42A"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FAEAB02"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6222465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F9C9336"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4C83AC9" w14:textId="5D6298D0" w:rsidR="006B3C5D" w:rsidRPr="00D2256A" w:rsidRDefault="009A7C1C" w:rsidP="00B114AF">
            <w:pPr>
              <w:snapToGrid w:val="0"/>
              <w:spacing w:after="0" w:line="240" w:lineRule="auto"/>
              <w:rPr>
                <w:rFonts w:eastAsia="Times New Roman" w:cs="Arial"/>
                <w:szCs w:val="18"/>
                <w:lang w:eastAsia="ar-SA"/>
              </w:rPr>
            </w:pPr>
            <w:hyperlink r:id="rId267" w:history="1">
              <w:r w:rsidR="006B3C5D" w:rsidRPr="006B3C5D">
                <w:rPr>
                  <w:rStyle w:val="Hyperlink"/>
                  <w:rFonts w:cs="Arial"/>
                </w:rPr>
                <w:t>S1-180072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0840564"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U.S. Cellular, Verizon, Affirmed, TELUS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3CF9509"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FS_BMNS: Network slice performance considerations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D954D97"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3CE7318"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6B3C5D" w14:paraId="487A88F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7F27E81" w14:textId="77777777" w:rsidR="006B3C5D" w:rsidRPr="00A75C05"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CEC0C75" w14:textId="1DDABED0" w:rsidR="006B3C5D" w:rsidRPr="00D2256A" w:rsidRDefault="009A7C1C" w:rsidP="00B114AF">
            <w:pPr>
              <w:snapToGrid w:val="0"/>
              <w:spacing w:after="0" w:line="240" w:lineRule="auto"/>
              <w:rPr>
                <w:rFonts w:eastAsia="Times New Roman" w:cs="Arial"/>
                <w:szCs w:val="18"/>
                <w:lang w:eastAsia="ar-SA"/>
              </w:rPr>
            </w:pPr>
            <w:hyperlink r:id="rId268" w:history="1">
              <w:r w:rsidR="006B3C5D" w:rsidRPr="006B3C5D">
                <w:rPr>
                  <w:rStyle w:val="Hyperlink"/>
                  <w:rFonts w:cs="Arial"/>
                </w:rPr>
                <w:t>S1-180055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6A6A611"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23DB18B" w14:textId="77777777" w:rsidR="006B3C5D" w:rsidRPr="00D2256A" w:rsidRDefault="006B3C5D" w:rsidP="00B114AF">
            <w:pPr>
              <w:snapToGrid w:val="0"/>
              <w:spacing w:after="0" w:line="240" w:lineRule="auto"/>
              <w:rPr>
                <w:rFonts w:eastAsia="Times New Roman" w:cs="Arial"/>
                <w:szCs w:val="18"/>
                <w:lang w:eastAsia="ar-SA"/>
              </w:rPr>
            </w:pPr>
            <w:r w:rsidRPr="00FC0284">
              <w:rPr>
                <w:rFonts w:eastAsia="Times New Roman" w:cs="Arial"/>
                <w:szCs w:val="18"/>
                <w:lang w:eastAsia="ar-SA"/>
              </w:rPr>
              <w:t>FS_BMNS Overview correction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3D0F365" w14:textId="77777777" w:rsidR="006B3C5D" w:rsidRPr="00A75C05"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21631A0" w14:textId="77777777" w:rsidR="006B3C5D" w:rsidRPr="00D2256A" w:rsidRDefault="006B3C5D" w:rsidP="00B114AF">
            <w:pPr>
              <w:snapToGrid w:val="0"/>
              <w:spacing w:after="0" w:line="240" w:lineRule="auto"/>
              <w:rPr>
                <w:rFonts w:eastAsia="Times New Roman" w:cs="Arial"/>
                <w:szCs w:val="18"/>
                <w:lang w:eastAsia="ar-SA"/>
              </w:rPr>
            </w:pPr>
          </w:p>
        </w:tc>
      </w:tr>
      <w:tr w:rsidR="006B3C5D" w:rsidRPr="00B81C05" w14:paraId="5A37ECCB" w14:textId="77777777" w:rsidTr="00566480">
        <w:trPr>
          <w:trHeight w:val="141"/>
        </w:trPr>
        <w:tc>
          <w:tcPr>
            <w:tcW w:w="14499" w:type="dxa"/>
            <w:gridSpan w:val="13"/>
            <w:tcBorders>
              <w:top w:val="nil"/>
              <w:bottom w:val="single" w:sz="4" w:space="0" w:color="auto"/>
            </w:tcBorders>
            <w:shd w:val="clear" w:color="auto" w:fill="F2F2F2"/>
          </w:tcPr>
          <w:p w14:paraId="1FE61ECA" w14:textId="77777777" w:rsidR="006B3C5D" w:rsidRPr="00B81C05" w:rsidRDefault="006B3C5D" w:rsidP="00B114AF">
            <w:pPr>
              <w:pStyle w:val="Heading3"/>
            </w:pPr>
            <w:r>
              <w:t>BMNS+LUCIA drafting session information and FS_BMNS output</w:t>
            </w:r>
          </w:p>
        </w:tc>
      </w:tr>
      <w:tr w:rsidR="006B3C5D" w:rsidRPr="00A75C05" w14:paraId="31AEFD27"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E84178A" w14:textId="77777777" w:rsidR="006B3C5D" w:rsidRPr="00BD7E9D"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C87E346" w14:textId="4798AA0E" w:rsidR="006B3C5D" w:rsidRPr="008850AF" w:rsidRDefault="009A7C1C" w:rsidP="00B114AF">
            <w:pPr>
              <w:snapToGrid w:val="0"/>
              <w:spacing w:after="0" w:line="240" w:lineRule="auto"/>
              <w:rPr>
                <w:rStyle w:val="Hyperlink"/>
                <w:rFonts w:eastAsia="Times New Roman" w:cs="Arial"/>
                <w:color w:val="auto"/>
                <w:szCs w:val="18"/>
                <w:lang w:eastAsia="ar-SA"/>
              </w:rPr>
            </w:pPr>
            <w:hyperlink r:id="rId269" w:history="1">
              <w:r w:rsidR="006B3C5D" w:rsidRPr="008850AF">
                <w:rPr>
                  <w:rStyle w:val="Hyperlink"/>
                  <w:rFonts w:cs="Arial"/>
                </w:rPr>
                <w:t>S1-18</w:t>
              </w:r>
              <w:r w:rsidR="008850AF" w:rsidRPr="008850AF">
                <w:rPr>
                  <w:rStyle w:val="Hyperlink"/>
                  <w:rFonts w:cs="Arial"/>
                </w:rPr>
                <w:t>0253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26BB9D" w14:textId="77777777" w:rsidR="006B3C5D" w:rsidRPr="00BD7E9D" w:rsidRDefault="006B3C5D"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CF83EF0" w14:textId="77777777" w:rsidR="006B3C5D" w:rsidRPr="00BD7E9D"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TR22.830v0.2.0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5A937346" w14:textId="77777777" w:rsidR="006B3C5D" w:rsidRPr="00BD7E9D"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5BA2875" w14:textId="77777777" w:rsidR="006B3C5D" w:rsidRPr="00BD7E9D" w:rsidRDefault="006B3C5D" w:rsidP="00B114AF">
            <w:pPr>
              <w:snapToGrid w:val="0"/>
              <w:spacing w:after="0" w:line="240" w:lineRule="auto"/>
              <w:rPr>
                <w:rFonts w:eastAsia="Arial Unicode MS" w:cs="Arial"/>
                <w:szCs w:val="18"/>
                <w:lang w:eastAsia="ar-SA"/>
              </w:rPr>
            </w:pPr>
          </w:p>
        </w:tc>
      </w:tr>
      <w:tr w:rsidR="006B3C5D" w:rsidRPr="00A75C05" w14:paraId="2085EE4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132832F" w14:textId="77777777" w:rsidR="006B3C5D" w:rsidRPr="000C7946" w:rsidRDefault="006B3C5D" w:rsidP="00B114AF">
            <w:pPr>
              <w:snapToGrid w:val="0"/>
              <w:spacing w:after="0" w:line="240" w:lineRule="auto"/>
              <w:rPr>
                <w:rFonts w:eastAsia="Times New Roman" w:cs="Arial"/>
                <w:szCs w:val="18"/>
                <w:lang w:eastAsia="ar-SA"/>
              </w:rPr>
            </w:pPr>
            <w:r w:rsidRPr="000C7946">
              <w:rPr>
                <w:rFonts w:eastAsia="Times New Roman" w:cs="Arial"/>
                <w:szCs w:val="18"/>
                <w:lang w:eastAsia="ar-SA"/>
              </w:rPr>
              <w:t>AGE</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9DF5687" w14:textId="0A7A86BC" w:rsidR="006B3C5D" w:rsidRPr="008850AF" w:rsidRDefault="009A7C1C" w:rsidP="00B114AF">
            <w:pPr>
              <w:snapToGrid w:val="0"/>
              <w:spacing w:after="0" w:line="240" w:lineRule="auto"/>
              <w:rPr>
                <w:rStyle w:val="Hyperlink"/>
                <w:rFonts w:eastAsia="Times New Roman" w:cs="Arial"/>
                <w:color w:val="auto"/>
                <w:szCs w:val="18"/>
                <w:lang w:eastAsia="ar-SA"/>
              </w:rPr>
            </w:pPr>
            <w:hyperlink r:id="rId270" w:history="1">
              <w:r w:rsidR="006B3C5D" w:rsidRPr="008850AF">
                <w:rPr>
                  <w:rStyle w:val="Hyperlink"/>
                  <w:rFonts w:eastAsia="Times New Roman" w:cs="Arial"/>
                  <w:szCs w:val="18"/>
                  <w:lang w:eastAsia="ar-SA"/>
                </w:rPr>
                <w:t>S1-18</w:t>
              </w:r>
              <w:r w:rsidR="008850AF" w:rsidRPr="008850AF">
                <w:rPr>
                  <w:rStyle w:val="Hyperlink"/>
                  <w:rFonts w:eastAsia="Times New Roman" w:cs="Arial"/>
                  <w:szCs w:val="18"/>
                  <w:lang w:eastAsia="ar-SA"/>
                </w:rPr>
                <w:t>0254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8073236" w14:textId="77777777" w:rsidR="006B3C5D" w:rsidRPr="000C7946" w:rsidRDefault="006B3C5D" w:rsidP="00B114AF">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71E3229" w14:textId="77777777" w:rsidR="006B3C5D" w:rsidRPr="000C7946"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BMNS and LUCIA</w:t>
            </w:r>
            <w:r w:rsidRPr="00C772D8">
              <w:rPr>
                <w:rFonts w:eastAsia="Times New Roman" w:cs="Arial"/>
                <w:szCs w:val="18"/>
                <w:lang w:eastAsia="ar-SA"/>
              </w:rPr>
              <w:t xml:space="preserve"> </w:t>
            </w:r>
            <w:r w:rsidRPr="000C7946">
              <w:rPr>
                <w:rFonts w:eastAsia="Times New Roman" w:cs="Arial"/>
                <w:szCs w:val="18"/>
                <w:lang w:eastAsia="ar-SA"/>
              </w:rPr>
              <w:t>drafting agenda</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C772223" w14:textId="77777777" w:rsidR="006B3C5D" w:rsidRPr="000C7946"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165915A" w14:textId="77777777" w:rsidR="006B3C5D" w:rsidRPr="000C7946" w:rsidRDefault="006B3C5D" w:rsidP="00B114AF">
            <w:pPr>
              <w:snapToGrid w:val="0"/>
              <w:spacing w:after="0" w:line="240" w:lineRule="auto"/>
              <w:rPr>
                <w:rFonts w:eastAsia="Arial Unicode MS" w:cs="Arial"/>
                <w:szCs w:val="18"/>
                <w:lang w:eastAsia="ar-SA"/>
              </w:rPr>
            </w:pPr>
          </w:p>
        </w:tc>
      </w:tr>
      <w:tr w:rsidR="006B3C5D" w:rsidRPr="00A75C05" w14:paraId="5021E87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D12152B" w14:textId="77777777" w:rsidR="006B3C5D" w:rsidRPr="000C7946" w:rsidRDefault="006B3C5D" w:rsidP="00B114AF">
            <w:pPr>
              <w:snapToGrid w:val="0"/>
              <w:spacing w:after="0" w:line="240" w:lineRule="auto"/>
              <w:rPr>
                <w:rFonts w:eastAsia="Times New Roman" w:cs="Arial"/>
                <w:szCs w:val="18"/>
                <w:lang w:eastAsia="ar-SA"/>
              </w:rPr>
            </w:pPr>
            <w:r w:rsidRPr="000C7946">
              <w:rPr>
                <w:rFonts w:eastAsia="Times New Roman" w:cs="Arial"/>
                <w:szCs w:val="18"/>
                <w:lang w:eastAsia="ar-SA"/>
              </w:rP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9C2FF7E" w14:textId="6090CB67" w:rsidR="006B3C5D" w:rsidRPr="008850AF" w:rsidRDefault="009A7C1C" w:rsidP="00B114AF">
            <w:pPr>
              <w:snapToGrid w:val="0"/>
              <w:spacing w:after="0" w:line="240" w:lineRule="auto"/>
              <w:rPr>
                <w:rStyle w:val="Hyperlink"/>
                <w:rFonts w:eastAsia="Times New Roman" w:cs="Arial"/>
                <w:color w:val="auto"/>
                <w:szCs w:val="18"/>
                <w:lang w:eastAsia="ar-SA"/>
              </w:rPr>
            </w:pPr>
            <w:hyperlink r:id="rId271" w:history="1">
              <w:r w:rsidR="006B3C5D" w:rsidRPr="008850AF">
                <w:rPr>
                  <w:rStyle w:val="Hyperlink"/>
                  <w:rFonts w:eastAsia="Times New Roman" w:cs="Arial"/>
                  <w:szCs w:val="18"/>
                  <w:lang w:eastAsia="ar-SA"/>
                </w:rPr>
                <w:t>S1-18</w:t>
              </w:r>
              <w:r w:rsidR="008850AF" w:rsidRPr="008850AF">
                <w:rPr>
                  <w:rStyle w:val="Hyperlink"/>
                  <w:rFonts w:eastAsia="Times New Roman" w:cs="Arial"/>
                  <w:szCs w:val="18"/>
                  <w:lang w:eastAsia="ar-SA"/>
                </w:rPr>
                <w:t>0255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8D05BB0" w14:textId="77777777" w:rsidR="006B3C5D" w:rsidRPr="000C7946" w:rsidRDefault="006B3C5D" w:rsidP="00B114AF">
            <w:pPr>
              <w:snapToGrid w:val="0"/>
              <w:spacing w:after="0" w:line="240" w:lineRule="auto"/>
              <w:rPr>
                <w:rFonts w:eastAsia="Times New Roman" w:cs="Arial"/>
                <w:szCs w:val="18"/>
                <w:lang w:eastAsia="ar-SA"/>
              </w:rPr>
            </w:pPr>
            <w:r w:rsidRPr="000C7946">
              <w:rPr>
                <w:rFonts w:eastAsia="Times New Roman" w:cs="Arial"/>
                <w:szCs w:val="18"/>
                <w:lang w:eastAsia="ar-SA"/>
              </w:rPr>
              <w:t>Rapporteur / Session Chair</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C5A63C0" w14:textId="77777777" w:rsidR="006B3C5D" w:rsidRPr="000C7946" w:rsidRDefault="006B3C5D" w:rsidP="00B114AF">
            <w:pPr>
              <w:snapToGrid w:val="0"/>
              <w:spacing w:after="0" w:line="240" w:lineRule="auto"/>
              <w:rPr>
                <w:rFonts w:eastAsia="Times New Roman" w:cs="Arial"/>
                <w:szCs w:val="18"/>
                <w:lang w:eastAsia="ar-SA"/>
              </w:rPr>
            </w:pPr>
            <w:r>
              <w:rPr>
                <w:rFonts w:eastAsia="Times New Roman" w:cs="Arial"/>
                <w:szCs w:val="18"/>
                <w:lang w:eastAsia="ar-SA"/>
              </w:rPr>
              <w:t>BMNS and LUCIA</w:t>
            </w:r>
            <w:r w:rsidRPr="00C772D8">
              <w:rPr>
                <w:rFonts w:eastAsia="Times New Roman" w:cs="Arial"/>
                <w:szCs w:val="18"/>
                <w:lang w:eastAsia="ar-SA"/>
              </w:rPr>
              <w:t xml:space="preserve"> </w:t>
            </w:r>
            <w:r w:rsidRPr="000C7946">
              <w:rPr>
                <w:rFonts w:eastAsia="Times New Roman" w:cs="Arial"/>
                <w:szCs w:val="18"/>
                <w:lang w:eastAsia="ar-SA"/>
              </w:rPr>
              <w:t>drafting report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2B19D68" w14:textId="77777777" w:rsidR="006B3C5D" w:rsidRPr="000C7946" w:rsidRDefault="006B3C5D"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2F084C3" w14:textId="77777777" w:rsidR="006B3C5D" w:rsidRPr="000C7946" w:rsidRDefault="006B3C5D" w:rsidP="00B114AF">
            <w:pPr>
              <w:snapToGrid w:val="0"/>
              <w:spacing w:after="0" w:line="240" w:lineRule="auto"/>
              <w:rPr>
                <w:rFonts w:eastAsia="Arial Unicode MS" w:cs="Arial"/>
                <w:szCs w:val="18"/>
                <w:lang w:eastAsia="ar-SA"/>
              </w:rPr>
            </w:pPr>
          </w:p>
        </w:tc>
      </w:tr>
      <w:tr w:rsidR="004D36FE" w:rsidRPr="00B04844" w14:paraId="51A8D71A" w14:textId="77777777" w:rsidTr="00566480">
        <w:trPr>
          <w:trHeight w:val="141"/>
        </w:trPr>
        <w:tc>
          <w:tcPr>
            <w:tcW w:w="14499" w:type="dxa"/>
            <w:gridSpan w:val="13"/>
            <w:tcBorders>
              <w:bottom w:val="nil"/>
            </w:tcBorders>
            <w:shd w:val="clear" w:color="auto" w:fill="F2F2F2"/>
          </w:tcPr>
          <w:p w14:paraId="703F90F4" w14:textId="77777777" w:rsidR="004D36FE" w:rsidRPr="009504CA" w:rsidRDefault="004D36FE" w:rsidP="004D36FE">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4D36FE" w:rsidRPr="00B04844" w14:paraId="14152C2B" w14:textId="77777777" w:rsidTr="00566480">
        <w:trPr>
          <w:trHeight w:val="141"/>
        </w:trPr>
        <w:tc>
          <w:tcPr>
            <w:tcW w:w="14499" w:type="dxa"/>
            <w:gridSpan w:val="13"/>
            <w:tcBorders>
              <w:bottom w:val="single" w:sz="4" w:space="0" w:color="auto"/>
            </w:tcBorders>
            <w:shd w:val="clear" w:color="auto" w:fill="auto"/>
          </w:tcPr>
          <w:p w14:paraId="5550E107"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AD5A88E"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11B00F5A"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2A49B947"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9559A81" w14:textId="77777777" w:rsidR="004D36FE" w:rsidRPr="004070E3" w:rsidRDefault="004D36FE" w:rsidP="004D36FE">
            <w:pPr>
              <w:suppressAutoHyphens/>
              <w:spacing w:after="0" w:line="240" w:lineRule="auto"/>
              <w:rPr>
                <w:rFonts w:eastAsia="Arial Unicode MS" w:cs="Arial"/>
                <w:i/>
                <w:szCs w:val="18"/>
                <w:lang w:eastAsia="ar-SA"/>
              </w:rPr>
            </w:pPr>
          </w:p>
        </w:tc>
      </w:tr>
      <w:tr w:rsidR="00465F60" w:rsidRPr="00EB736B" w14:paraId="501B7E9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6F1B6B2"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1FABD4D" w14:textId="0B898C1E" w:rsidR="00465F60" w:rsidRPr="00465F60" w:rsidRDefault="009A7C1C" w:rsidP="00B114AF">
            <w:pPr>
              <w:snapToGrid w:val="0"/>
              <w:spacing w:after="0" w:line="240" w:lineRule="auto"/>
            </w:pPr>
            <w:hyperlink r:id="rId272" w:history="1">
              <w:r w:rsidR="00465F60" w:rsidRPr="006B3C5D">
                <w:rPr>
                  <w:rStyle w:val="Hyperlink"/>
                  <w:rFonts w:cs="Arial"/>
                </w:rPr>
                <w:t>S1-180007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B3D2FBA" w14:textId="77777777" w:rsidR="00465F60" w:rsidRPr="00465F60" w:rsidRDefault="00465F60" w:rsidP="00B114AF">
            <w:pPr>
              <w:snapToGrid w:val="0"/>
              <w:spacing w:after="0" w:line="240" w:lineRule="auto"/>
            </w:pPr>
            <w:r w:rsidRPr="00465F60">
              <w:t>Deutsche Telekom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55CDCF8" w14:textId="77777777" w:rsidR="00465F60" w:rsidRPr="00465F60" w:rsidRDefault="00465F60" w:rsidP="00B114AF">
            <w:pPr>
              <w:snapToGrid w:val="0"/>
              <w:spacing w:after="0" w:line="240" w:lineRule="auto"/>
            </w:pPr>
            <w:r w:rsidRPr="00465F60">
              <w:t>FS_LUCIA Skeleton for TR 22.9de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695ED3B" w14:textId="59FA2339"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70BAFA26" w14:textId="77777777" w:rsidR="00465F60" w:rsidRPr="00465F60" w:rsidRDefault="00465F60" w:rsidP="00B114AF">
            <w:pPr>
              <w:snapToGrid w:val="0"/>
              <w:spacing w:after="0" w:line="240" w:lineRule="auto"/>
            </w:pPr>
          </w:p>
        </w:tc>
      </w:tr>
      <w:tr w:rsidR="00465F60" w:rsidRPr="00EB736B" w14:paraId="1B9D9D2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9D51BC9"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F97C431" w14:textId="6E94F6D6" w:rsidR="00465F60" w:rsidRPr="00465F60" w:rsidRDefault="009A7C1C" w:rsidP="00B114AF">
            <w:pPr>
              <w:snapToGrid w:val="0"/>
              <w:spacing w:after="0" w:line="240" w:lineRule="auto"/>
            </w:pPr>
            <w:hyperlink r:id="rId273" w:history="1">
              <w:r w:rsidR="00465F60" w:rsidRPr="00465F60">
                <w:rPr>
                  <w:rStyle w:val="Hyperlink"/>
                  <w:rFonts w:cs="Arial"/>
                </w:rPr>
                <w:t>S1-180047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C4E3AEE" w14:textId="77777777" w:rsidR="00465F60" w:rsidRPr="00465F60" w:rsidRDefault="00465F60" w:rsidP="00B114AF">
            <w:pPr>
              <w:snapToGrid w:val="0"/>
              <w:spacing w:after="0" w:line="240" w:lineRule="auto"/>
            </w:pPr>
            <w:r w:rsidRPr="00465F60">
              <w:t>Deutsche Telekom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0379FF7" w14:textId="77777777" w:rsidR="00465F60" w:rsidRPr="00465F60" w:rsidRDefault="00465F60" w:rsidP="00B114AF">
            <w:pPr>
              <w:snapToGrid w:val="0"/>
              <w:spacing w:after="0" w:line="240" w:lineRule="auto"/>
            </w:pPr>
            <w:r w:rsidRPr="00465F60">
              <w:t>FS_LUCIA: scope of TR 22.904</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100A8F7"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15EC44D" w14:textId="77777777" w:rsidR="00465F60" w:rsidRPr="00465F60" w:rsidRDefault="00465F60" w:rsidP="00B114AF">
            <w:pPr>
              <w:snapToGrid w:val="0"/>
              <w:spacing w:after="0" w:line="240" w:lineRule="auto"/>
            </w:pPr>
          </w:p>
        </w:tc>
      </w:tr>
      <w:tr w:rsidR="00465F60" w:rsidRPr="00EB736B" w14:paraId="490FC70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8A1EF0E"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75CAD6C" w14:textId="7F370EC9" w:rsidR="00465F60" w:rsidRPr="00465F60" w:rsidRDefault="009A7C1C" w:rsidP="00B114AF">
            <w:pPr>
              <w:snapToGrid w:val="0"/>
              <w:spacing w:after="0" w:line="240" w:lineRule="auto"/>
            </w:pPr>
            <w:hyperlink r:id="rId274" w:history="1">
              <w:r w:rsidR="00465F60" w:rsidRPr="00465F60">
                <w:rPr>
                  <w:rStyle w:val="Hyperlink"/>
                  <w:rFonts w:cs="Arial"/>
                </w:rPr>
                <w:t>S1-180008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975F10F" w14:textId="77777777" w:rsidR="00465F60" w:rsidRPr="00465F60" w:rsidRDefault="00465F60" w:rsidP="00B114AF">
            <w:pPr>
              <w:snapToGrid w:val="0"/>
              <w:spacing w:after="0" w:line="240" w:lineRule="auto"/>
            </w:pPr>
            <w:r w:rsidRPr="00465F60">
              <w:t>Deutsche Telekom, AT&amp;T, IDEMIA, Telecom Italia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CADAAB5" w14:textId="77777777" w:rsidR="00465F60" w:rsidRPr="00465F60" w:rsidRDefault="00465F60" w:rsidP="00B114AF">
            <w:pPr>
              <w:snapToGrid w:val="0"/>
              <w:spacing w:after="0" w:line="240" w:lineRule="auto"/>
            </w:pPr>
            <w:r w:rsidRPr="00465F60">
              <w:t>FS_LUCIA: Use case of several users sharing one UE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D7ACEED"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B612687" w14:textId="77777777" w:rsidR="00465F60" w:rsidRPr="00465F60" w:rsidRDefault="00465F60" w:rsidP="00B114AF">
            <w:pPr>
              <w:snapToGrid w:val="0"/>
              <w:spacing w:after="0" w:line="240" w:lineRule="auto"/>
            </w:pPr>
          </w:p>
        </w:tc>
      </w:tr>
      <w:tr w:rsidR="00465F60" w:rsidRPr="00EB736B" w14:paraId="561B181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D5279E1"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1AAAFE" w14:textId="19DE6B06" w:rsidR="00465F60" w:rsidRPr="00465F60" w:rsidRDefault="009A7C1C" w:rsidP="00B114AF">
            <w:pPr>
              <w:snapToGrid w:val="0"/>
              <w:spacing w:after="0" w:line="240" w:lineRule="auto"/>
            </w:pPr>
            <w:hyperlink r:id="rId275" w:history="1">
              <w:r w:rsidR="00465F60" w:rsidRPr="00465F60">
                <w:rPr>
                  <w:rStyle w:val="Hyperlink"/>
                  <w:rFonts w:cs="Arial"/>
                </w:rPr>
                <w:t>S1-180009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A1EAEA8" w14:textId="77777777" w:rsidR="00465F60" w:rsidRPr="00465F60" w:rsidRDefault="00465F60" w:rsidP="00B114AF">
            <w:pPr>
              <w:snapToGrid w:val="0"/>
              <w:spacing w:after="0" w:line="240" w:lineRule="auto"/>
            </w:pPr>
            <w:r w:rsidRPr="00465F60">
              <w:t>Deutsche Telekom, AT&amp;T, IDEMIA, Telecom Italia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61F61D0" w14:textId="77777777" w:rsidR="00465F60" w:rsidRPr="00465F60" w:rsidRDefault="00465F60" w:rsidP="00B114AF">
            <w:pPr>
              <w:snapToGrid w:val="0"/>
              <w:spacing w:after="0" w:line="240" w:lineRule="auto"/>
            </w:pPr>
            <w:r w:rsidRPr="00465F60">
              <w:t>FS_LUCIA: Use case of identity provisioning to external services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CF828EC"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746E70F" w14:textId="77777777" w:rsidR="00465F60" w:rsidRPr="00465F60" w:rsidRDefault="00465F60" w:rsidP="00B114AF">
            <w:pPr>
              <w:snapToGrid w:val="0"/>
              <w:spacing w:after="0" w:line="240" w:lineRule="auto"/>
            </w:pPr>
          </w:p>
        </w:tc>
      </w:tr>
      <w:tr w:rsidR="00465F60" w:rsidRPr="00EB736B" w14:paraId="27A4B12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8773A69"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108C01C" w14:textId="0DCCD138" w:rsidR="00465F60" w:rsidRPr="00465F60" w:rsidRDefault="009A7C1C" w:rsidP="00B114AF">
            <w:pPr>
              <w:snapToGrid w:val="0"/>
              <w:spacing w:after="0" w:line="240" w:lineRule="auto"/>
            </w:pPr>
            <w:hyperlink r:id="rId276" w:history="1">
              <w:r w:rsidR="00465F60" w:rsidRPr="00465F60">
                <w:rPr>
                  <w:rStyle w:val="Hyperlink"/>
                  <w:rFonts w:cs="Arial"/>
                </w:rPr>
                <w:t>S1-180010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7BED694" w14:textId="77777777" w:rsidR="00465F60" w:rsidRPr="00465F60" w:rsidRDefault="00465F60" w:rsidP="00B114AF">
            <w:pPr>
              <w:snapToGrid w:val="0"/>
              <w:spacing w:after="0" w:line="240" w:lineRule="auto"/>
            </w:pPr>
            <w:r w:rsidRPr="00465F60">
              <w:t>Deutsche Telekom, AT&amp;T, IDEMIA, Telecom Italia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F3AAE87" w14:textId="77777777" w:rsidR="00465F60" w:rsidRPr="00465F60" w:rsidRDefault="00465F60" w:rsidP="00B114AF">
            <w:pPr>
              <w:snapToGrid w:val="0"/>
              <w:spacing w:after="0" w:line="240" w:lineRule="auto"/>
            </w:pPr>
            <w:r w:rsidRPr="00465F60">
              <w:t>FS_LUCIA: Use case of several users or devices behind one relay UE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94644D0"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7CABC40" w14:textId="77777777" w:rsidR="00465F60" w:rsidRPr="00465F60" w:rsidRDefault="00465F60" w:rsidP="00B114AF">
            <w:pPr>
              <w:snapToGrid w:val="0"/>
              <w:spacing w:after="0" w:line="240" w:lineRule="auto"/>
            </w:pPr>
          </w:p>
        </w:tc>
      </w:tr>
      <w:tr w:rsidR="00465F60" w:rsidRPr="00EB736B" w14:paraId="19D5F121"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42DE196"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343A52" w14:textId="4780B0D6" w:rsidR="00465F60" w:rsidRPr="00465F60" w:rsidRDefault="009A7C1C" w:rsidP="00B114AF">
            <w:pPr>
              <w:snapToGrid w:val="0"/>
              <w:spacing w:after="0" w:line="240" w:lineRule="auto"/>
            </w:pPr>
            <w:hyperlink r:id="rId277" w:history="1">
              <w:r w:rsidR="00465F60" w:rsidRPr="00465F60">
                <w:rPr>
                  <w:rStyle w:val="Hyperlink"/>
                  <w:rFonts w:cs="Arial"/>
                </w:rPr>
                <w:t>S1-180011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1AE14F6" w14:textId="77777777" w:rsidR="00465F60" w:rsidRPr="00465F60" w:rsidRDefault="00465F60" w:rsidP="00B114AF">
            <w:pPr>
              <w:snapToGrid w:val="0"/>
              <w:spacing w:after="0" w:line="240" w:lineRule="auto"/>
            </w:pPr>
            <w:r w:rsidRPr="00465F60">
              <w:t>Deutsche Telekom, AT&amp;T, IDEMIA, Telecom Italia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E66EB8B" w14:textId="77777777" w:rsidR="00465F60" w:rsidRPr="00465F60" w:rsidRDefault="00465F60" w:rsidP="00B114AF">
            <w:pPr>
              <w:snapToGrid w:val="0"/>
              <w:spacing w:after="0" w:line="240" w:lineRule="auto"/>
            </w:pPr>
            <w:r w:rsidRPr="00465F60">
              <w:t>FS_LUCIA: Use case of linking a user identity to a subscription for access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D672CF4"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A34776B" w14:textId="77777777" w:rsidR="00465F60" w:rsidRPr="00465F60" w:rsidRDefault="00465F60" w:rsidP="00B114AF">
            <w:pPr>
              <w:snapToGrid w:val="0"/>
              <w:spacing w:after="0" w:line="240" w:lineRule="auto"/>
            </w:pPr>
          </w:p>
        </w:tc>
      </w:tr>
      <w:tr w:rsidR="00465F60" w:rsidRPr="00EB736B" w14:paraId="173CDE1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3F904DBD" w14:textId="77777777" w:rsidR="00465F60" w:rsidRPr="00517FBA" w:rsidRDefault="00465F60"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1E0321D5" w14:textId="50D3B579" w:rsidR="00465F60" w:rsidRPr="00517FBA" w:rsidRDefault="009A7C1C" w:rsidP="00B114AF">
            <w:pPr>
              <w:snapToGrid w:val="0"/>
              <w:spacing w:after="0" w:line="240" w:lineRule="auto"/>
            </w:pPr>
            <w:hyperlink r:id="rId278" w:history="1">
              <w:r w:rsidR="00465F60" w:rsidRPr="008850AF">
                <w:rPr>
                  <w:rStyle w:val="Hyperlink"/>
                  <w:rFonts w:cs="Arial"/>
                </w:rPr>
                <w:t>S1-180052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79359781" w14:textId="77777777" w:rsidR="00465F60" w:rsidRPr="00517FBA" w:rsidRDefault="00465F60" w:rsidP="00B114AF">
            <w:pPr>
              <w:snapToGrid w:val="0"/>
              <w:spacing w:after="0" w:line="240" w:lineRule="auto"/>
            </w:pPr>
            <w:r w:rsidRPr="00517FBA">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180239BC" w14:textId="77777777" w:rsidR="00465F60" w:rsidRPr="00517FBA" w:rsidRDefault="00465F60" w:rsidP="00B114AF">
            <w:pPr>
              <w:snapToGrid w:val="0"/>
              <w:spacing w:after="0" w:line="240" w:lineRule="auto"/>
            </w:pPr>
            <w:r w:rsidRPr="00517FBA">
              <w:t>FS_LUCIA 3rd party slice authentication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286D9D2B" w14:textId="5602E101" w:rsidR="00465F60" w:rsidRPr="00517FBA" w:rsidRDefault="00517FBA" w:rsidP="00B114AF">
            <w:pPr>
              <w:snapToGrid w:val="0"/>
              <w:spacing w:after="0" w:line="240" w:lineRule="auto"/>
            </w:pPr>
            <w:r w:rsidRPr="00517FBA">
              <w:t>Revised to S1-180222</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1033331F" w14:textId="77777777" w:rsidR="00465F60" w:rsidRPr="00517FBA" w:rsidRDefault="00465F60" w:rsidP="00B114AF">
            <w:pPr>
              <w:snapToGrid w:val="0"/>
              <w:spacing w:after="0" w:line="240" w:lineRule="auto"/>
            </w:pPr>
          </w:p>
        </w:tc>
      </w:tr>
      <w:tr w:rsidR="00517FBA" w:rsidRPr="00EB736B" w14:paraId="2254B3F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1623DAF" w14:textId="5008F029" w:rsidR="00517FBA" w:rsidRPr="00517FBA" w:rsidRDefault="00517FBA"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E564DF" w14:textId="068E0BF3" w:rsidR="00517FBA" w:rsidRPr="00517FBA" w:rsidRDefault="009A7C1C" w:rsidP="00B114AF">
            <w:pPr>
              <w:snapToGrid w:val="0"/>
              <w:spacing w:after="0" w:line="240" w:lineRule="auto"/>
            </w:pPr>
            <w:hyperlink r:id="rId279" w:history="1">
              <w:r w:rsidR="00517FBA" w:rsidRPr="008850AF">
                <w:rPr>
                  <w:rStyle w:val="Hyperlink"/>
                  <w:rFonts w:cs="Arial"/>
                </w:rPr>
                <w:t>S1-180222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B5BBA6B" w14:textId="09885ABC" w:rsidR="00517FBA" w:rsidRPr="00517FBA" w:rsidRDefault="00517FBA" w:rsidP="00B114AF">
            <w:pPr>
              <w:snapToGrid w:val="0"/>
              <w:spacing w:after="0" w:line="240" w:lineRule="auto"/>
            </w:pPr>
            <w:r w:rsidRPr="00517FBA">
              <w:t>Nokia, Nokia Shanghai Bell</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90B7AED" w14:textId="4F0D9AD7" w:rsidR="00517FBA" w:rsidRPr="00517FBA" w:rsidRDefault="00517FBA" w:rsidP="00B114AF">
            <w:pPr>
              <w:snapToGrid w:val="0"/>
              <w:spacing w:after="0" w:line="240" w:lineRule="auto"/>
            </w:pPr>
            <w:r w:rsidRPr="00517FBA">
              <w:t>FS_LUCIA 3rd party slice authentication</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7877D10D" w14:textId="77777777" w:rsidR="00517FBA" w:rsidRPr="00517FBA" w:rsidRDefault="00517FBA"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279BE2B3" w14:textId="2689A4EA" w:rsidR="00517FBA" w:rsidRPr="00517FBA" w:rsidRDefault="00517FBA" w:rsidP="00B114AF">
            <w:pPr>
              <w:snapToGrid w:val="0"/>
              <w:spacing w:after="0" w:line="240" w:lineRule="auto"/>
            </w:pPr>
            <w:r w:rsidRPr="00517FBA">
              <w:t>Revision of S1-180052.</w:t>
            </w:r>
          </w:p>
        </w:tc>
      </w:tr>
      <w:tr w:rsidR="00465F60" w:rsidRPr="00EB736B" w14:paraId="3B20FEA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1520EA2E" w14:textId="77777777" w:rsidR="00465F60" w:rsidRPr="00517FBA" w:rsidRDefault="00465F60"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2AC4A7AD" w14:textId="060D69D3" w:rsidR="00465F60" w:rsidRPr="00517FBA" w:rsidRDefault="009A7C1C" w:rsidP="00B114AF">
            <w:pPr>
              <w:snapToGrid w:val="0"/>
              <w:spacing w:after="0" w:line="240" w:lineRule="auto"/>
            </w:pPr>
            <w:hyperlink r:id="rId280" w:history="1">
              <w:r w:rsidR="00465F60" w:rsidRPr="008850AF">
                <w:rPr>
                  <w:rStyle w:val="Hyperlink"/>
                  <w:rFonts w:cs="Arial"/>
                </w:rPr>
                <w:t>S1-180077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55615DD4" w14:textId="77777777" w:rsidR="00465F60" w:rsidRPr="00517FBA" w:rsidRDefault="00465F60" w:rsidP="00B114AF">
            <w:pPr>
              <w:snapToGrid w:val="0"/>
              <w:spacing w:after="0" w:line="240" w:lineRule="auto"/>
            </w:pPr>
            <w:r w:rsidRPr="00517FBA">
              <w:rPr>
                <w:rFonts w:hint="eastAsia"/>
              </w:rP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135980E2" w14:textId="77777777" w:rsidR="00465F60" w:rsidRPr="00517FBA" w:rsidRDefault="00465F60" w:rsidP="00B114AF">
            <w:pPr>
              <w:snapToGrid w:val="0"/>
              <w:spacing w:after="0" w:line="240" w:lineRule="auto"/>
            </w:pPr>
            <w:r w:rsidRPr="00517FBA">
              <w:rPr>
                <w:rFonts w:hint="eastAsia"/>
              </w:rPr>
              <w:t>FS_LUCIA</w:t>
            </w:r>
            <w:r w:rsidRPr="00517FBA">
              <w:rPr>
                <w:rFonts w:ascii="MS Gothic" w:eastAsia="MS Gothic" w:hAnsi="MS Gothic" w:cs="MS Gothic" w:hint="eastAsia"/>
              </w:rPr>
              <w:t>：</w:t>
            </w:r>
            <w:r w:rsidRPr="00517FBA">
              <w:rPr>
                <w:rFonts w:hint="eastAsia"/>
              </w:rPr>
              <w:t>Use Case of Authorizing Others to Access One</w:t>
            </w:r>
            <w:r w:rsidRPr="00517FBA">
              <w:t>’</w:t>
            </w:r>
            <w:r w:rsidRPr="00517FBA">
              <w:rPr>
                <w:rFonts w:hint="eastAsia"/>
              </w:rPr>
              <w:t>s Resources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6BB22309" w14:textId="249789C0" w:rsidR="00465F60" w:rsidRPr="00517FBA" w:rsidRDefault="00517FBA" w:rsidP="00B114AF">
            <w:pPr>
              <w:snapToGrid w:val="0"/>
              <w:spacing w:after="0" w:line="240" w:lineRule="auto"/>
            </w:pPr>
            <w:r w:rsidRPr="00517FBA">
              <w:t>Revised to S1-180272</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2BF6EE4E" w14:textId="77777777" w:rsidR="00465F60" w:rsidRPr="00517FBA" w:rsidRDefault="00465F60" w:rsidP="00B114AF">
            <w:pPr>
              <w:snapToGrid w:val="0"/>
              <w:spacing w:after="0" w:line="240" w:lineRule="auto"/>
            </w:pPr>
          </w:p>
        </w:tc>
      </w:tr>
      <w:tr w:rsidR="00517FBA" w:rsidRPr="00EB736B" w14:paraId="6E85AA9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006CEDC" w14:textId="4E60A462" w:rsidR="00517FBA" w:rsidRPr="00517FBA" w:rsidRDefault="00517FBA"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03A96E7" w14:textId="76EF6E09" w:rsidR="00517FBA" w:rsidRPr="00517FBA" w:rsidRDefault="009A7C1C" w:rsidP="00B114AF">
            <w:pPr>
              <w:snapToGrid w:val="0"/>
              <w:spacing w:after="0" w:line="240" w:lineRule="auto"/>
            </w:pPr>
            <w:hyperlink r:id="rId281" w:history="1">
              <w:r w:rsidR="00517FBA" w:rsidRPr="008850AF">
                <w:rPr>
                  <w:rStyle w:val="Hyperlink"/>
                  <w:rFonts w:cs="Arial"/>
                </w:rPr>
                <w:t>S1-180272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2BBF29C" w14:textId="7C3E21B3" w:rsidR="00517FBA" w:rsidRPr="00517FBA" w:rsidRDefault="00517FBA" w:rsidP="00B114AF">
            <w:pPr>
              <w:snapToGrid w:val="0"/>
              <w:spacing w:after="0" w:line="240" w:lineRule="auto"/>
            </w:pPr>
            <w:r w:rsidRPr="00517FBA">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F572A95" w14:textId="0E9CB841" w:rsidR="00517FBA" w:rsidRPr="00517FBA" w:rsidRDefault="00517FBA" w:rsidP="00B114AF">
            <w:pPr>
              <w:snapToGrid w:val="0"/>
              <w:spacing w:after="0" w:line="240" w:lineRule="auto"/>
            </w:pPr>
            <w:r w:rsidRPr="00517FBA">
              <w:t>FS_LUCIA</w:t>
            </w:r>
            <w:r w:rsidRPr="00517FBA">
              <w:rPr>
                <w:rFonts w:ascii="MS Gothic" w:eastAsia="MS Gothic" w:hAnsi="MS Gothic" w:cs="MS Gothic" w:hint="eastAsia"/>
              </w:rPr>
              <w:t>：</w:t>
            </w:r>
            <w:r w:rsidRPr="00517FBA">
              <w:t>Use Case of Authorizing Others to Access One’s Resources</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0E095CCA" w14:textId="77777777" w:rsidR="00517FBA" w:rsidRPr="00517FBA" w:rsidRDefault="00517FBA"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8396FE0" w14:textId="18EDF78A" w:rsidR="00517FBA" w:rsidRPr="00517FBA" w:rsidRDefault="00517FBA" w:rsidP="00B114AF">
            <w:pPr>
              <w:snapToGrid w:val="0"/>
              <w:spacing w:after="0" w:line="240" w:lineRule="auto"/>
            </w:pPr>
            <w:r w:rsidRPr="00517FBA">
              <w:t>Revision of S1-180077.</w:t>
            </w:r>
          </w:p>
        </w:tc>
      </w:tr>
      <w:tr w:rsidR="00465F60" w:rsidRPr="00EB736B" w14:paraId="579D48E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00FFFF"/>
          </w:tcPr>
          <w:p w14:paraId="7BD7129A" w14:textId="77777777" w:rsidR="00465F60" w:rsidRPr="00517FBA" w:rsidRDefault="00465F60"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00FFFF"/>
          </w:tcPr>
          <w:p w14:paraId="04F1A366" w14:textId="70C62FC5" w:rsidR="00465F60" w:rsidRPr="00517FBA" w:rsidRDefault="009A7C1C" w:rsidP="00B114AF">
            <w:pPr>
              <w:snapToGrid w:val="0"/>
              <w:spacing w:after="0" w:line="240" w:lineRule="auto"/>
            </w:pPr>
            <w:hyperlink r:id="rId282" w:history="1">
              <w:r w:rsidR="00465F60" w:rsidRPr="008850AF">
                <w:rPr>
                  <w:rStyle w:val="Hyperlink"/>
                  <w:rFonts w:cs="Arial"/>
                </w:rPr>
                <w:t>S1-180084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00FFFF"/>
          </w:tcPr>
          <w:p w14:paraId="45162080" w14:textId="77777777" w:rsidR="00465F60" w:rsidRPr="00517FBA" w:rsidRDefault="00465F60" w:rsidP="00B114AF">
            <w:pPr>
              <w:snapToGrid w:val="0"/>
              <w:spacing w:after="0" w:line="240" w:lineRule="auto"/>
            </w:pPr>
            <w:r w:rsidRPr="00517FBA">
              <w:t>C</w:t>
            </w:r>
            <w:r w:rsidRPr="00517FBA">
              <w:rPr>
                <w:rFonts w:hint="eastAsia"/>
              </w:rPr>
              <w:t>hina</w:t>
            </w:r>
            <w:r w:rsidRPr="00517FBA">
              <w:t xml:space="preserve">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00FFFF"/>
          </w:tcPr>
          <w:p w14:paraId="7CE99AEC" w14:textId="77777777" w:rsidR="00465F60" w:rsidRPr="00517FBA" w:rsidRDefault="00465F60" w:rsidP="00B114AF">
            <w:pPr>
              <w:snapToGrid w:val="0"/>
              <w:spacing w:after="0" w:line="240" w:lineRule="auto"/>
            </w:pPr>
            <w:r w:rsidRPr="00517FBA">
              <w:t>FS_LUCIA: Use case of binding one’s account to the other’s account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00FFFF"/>
          </w:tcPr>
          <w:p w14:paraId="28E95A6E" w14:textId="6C8F1366" w:rsidR="00465F60" w:rsidRPr="00517FBA" w:rsidRDefault="00517FBA" w:rsidP="00B114AF">
            <w:pPr>
              <w:snapToGrid w:val="0"/>
              <w:spacing w:after="0" w:line="240" w:lineRule="auto"/>
            </w:pPr>
            <w:r w:rsidRPr="00517FBA">
              <w:t>Revised to S1-180273</w:t>
            </w:r>
          </w:p>
        </w:tc>
        <w:tc>
          <w:tcPr>
            <w:tcW w:w="3079" w:type="dxa"/>
            <w:gridSpan w:val="4"/>
            <w:tcBorders>
              <w:top w:val="single" w:sz="4" w:space="0" w:color="auto"/>
              <w:left w:val="single" w:sz="4" w:space="0" w:color="auto"/>
              <w:bottom w:val="single" w:sz="4" w:space="0" w:color="auto"/>
              <w:right w:val="single" w:sz="4" w:space="0" w:color="auto"/>
            </w:tcBorders>
            <w:shd w:val="clear" w:color="auto" w:fill="00FFFF"/>
          </w:tcPr>
          <w:p w14:paraId="1B3EE9D5" w14:textId="77777777" w:rsidR="00465F60" w:rsidRPr="00517FBA" w:rsidRDefault="00465F60" w:rsidP="00B114AF">
            <w:pPr>
              <w:snapToGrid w:val="0"/>
              <w:spacing w:after="0" w:line="240" w:lineRule="auto"/>
            </w:pPr>
          </w:p>
        </w:tc>
      </w:tr>
      <w:tr w:rsidR="00517FBA" w:rsidRPr="00EB736B" w14:paraId="16BE9E88"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0EF2FA" w14:textId="548E48F5" w:rsidR="00517FBA" w:rsidRPr="00517FBA" w:rsidRDefault="00517FBA" w:rsidP="00B114AF">
            <w:pPr>
              <w:snapToGrid w:val="0"/>
              <w:spacing w:after="0" w:line="240" w:lineRule="auto"/>
            </w:pPr>
            <w:r w:rsidRPr="00517FBA">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8C57BC" w14:textId="02734770" w:rsidR="00517FBA" w:rsidRPr="00517FBA" w:rsidRDefault="009A7C1C" w:rsidP="00B114AF">
            <w:pPr>
              <w:snapToGrid w:val="0"/>
              <w:spacing w:after="0" w:line="240" w:lineRule="auto"/>
            </w:pPr>
            <w:hyperlink r:id="rId283" w:history="1">
              <w:r w:rsidR="00517FBA" w:rsidRPr="008850AF">
                <w:rPr>
                  <w:rStyle w:val="Hyperlink"/>
                  <w:rFonts w:cs="Arial"/>
                </w:rPr>
                <w:t>S1-180273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60E84F6" w14:textId="5AE1FA96" w:rsidR="00517FBA" w:rsidRPr="00517FBA" w:rsidRDefault="00517FBA" w:rsidP="00B114AF">
            <w:pPr>
              <w:snapToGrid w:val="0"/>
              <w:spacing w:after="0" w:line="240" w:lineRule="auto"/>
            </w:pPr>
            <w:r w:rsidRPr="00517FBA">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560FBE03" w14:textId="2A573731" w:rsidR="00517FBA" w:rsidRPr="00517FBA" w:rsidRDefault="00517FBA" w:rsidP="00B114AF">
            <w:pPr>
              <w:snapToGrid w:val="0"/>
              <w:spacing w:after="0" w:line="240" w:lineRule="auto"/>
            </w:pPr>
            <w:r w:rsidRPr="00517FBA">
              <w:t>FS_LUCIA: Use case of binding one’s account to the other’s account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4F96177" w14:textId="77777777" w:rsidR="00517FBA" w:rsidRPr="00517FBA" w:rsidRDefault="00517FBA"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5E1CED0B" w14:textId="29D49196" w:rsidR="00517FBA" w:rsidRPr="00517FBA" w:rsidRDefault="00517FBA" w:rsidP="00B114AF">
            <w:pPr>
              <w:snapToGrid w:val="0"/>
              <w:spacing w:after="0" w:line="240" w:lineRule="auto"/>
            </w:pPr>
            <w:r w:rsidRPr="00517FBA">
              <w:t>Revision of S1-180084.</w:t>
            </w:r>
          </w:p>
        </w:tc>
      </w:tr>
      <w:tr w:rsidR="00465F60" w:rsidRPr="00B81C05" w14:paraId="7F3A397E" w14:textId="77777777" w:rsidTr="00566480">
        <w:trPr>
          <w:trHeight w:val="141"/>
        </w:trPr>
        <w:tc>
          <w:tcPr>
            <w:tcW w:w="14499" w:type="dxa"/>
            <w:gridSpan w:val="13"/>
            <w:tcBorders>
              <w:top w:val="nil"/>
              <w:bottom w:val="single" w:sz="4" w:space="0" w:color="auto"/>
            </w:tcBorders>
            <w:shd w:val="clear" w:color="auto" w:fill="F2F2F2"/>
          </w:tcPr>
          <w:p w14:paraId="48019191" w14:textId="77777777" w:rsidR="00465F60" w:rsidRPr="00B81C05" w:rsidRDefault="00465F60" w:rsidP="00B114AF">
            <w:pPr>
              <w:pStyle w:val="Heading3"/>
            </w:pPr>
            <w:r>
              <w:t>FS_LUCIA output</w:t>
            </w:r>
          </w:p>
        </w:tc>
      </w:tr>
      <w:tr w:rsidR="00465F60" w:rsidRPr="00A75C05" w14:paraId="196BFC9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7BCA476" w14:textId="77777777" w:rsidR="00465F60" w:rsidRPr="00BD7E9D" w:rsidRDefault="00465F60"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AFE2F4B" w14:textId="24CF0415" w:rsidR="00465F60" w:rsidRPr="00F57C4D" w:rsidRDefault="009A7C1C" w:rsidP="00B114AF">
            <w:pPr>
              <w:snapToGrid w:val="0"/>
              <w:spacing w:after="0" w:line="240" w:lineRule="auto"/>
              <w:rPr>
                <w:rStyle w:val="Hyperlink"/>
                <w:rFonts w:eastAsia="Times New Roman" w:cs="Arial"/>
                <w:color w:val="auto"/>
                <w:szCs w:val="18"/>
                <w:lang w:eastAsia="ar-SA"/>
              </w:rPr>
            </w:pPr>
            <w:hyperlink r:id="rId284" w:history="1">
              <w:r w:rsidR="00465F60" w:rsidRPr="008850AF">
                <w:rPr>
                  <w:rStyle w:val="Hyperlink"/>
                  <w:rFonts w:cs="Arial"/>
                </w:rPr>
                <w:t>S1-18</w:t>
              </w:r>
              <w:r w:rsidR="008850AF" w:rsidRPr="008850AF">
                <w:rPr>
                  <w:rStyle w:val="Hyperlink"/>
                  <w:rFonts w:cs="Arial"/>
                </w:rPr>
                <w:t>0256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468FD6E" w14:textId="77777777" w:rsidR="00465F60" w:rsidRPr="00BD7E9D" w:rsidRDefault="00465F60"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(Deutsche Telekom)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ACF2CBD" w14:textId="77777777" w:rsidR="00465F60" w:rsidRPr="00BD7E9D" w:rsidRDefault="00465F60" w:rsidP="00B114AF">
            <w:pPr>
              <w:snapToGrid w:val="0"/>
              <w:spacing w:after="0" w:line="240" w:lineRule="auto"/>
              <w:rPr>
                <w:rFonts w:eastAsia="Times New Roman" w:cs="Arial"/>
                <w:szCs w:val="18"/>
                <w:lang w:eastAsia="ar-SA"/>
              </w:rPr>
            </w:pPr>
            <w:r>
              <w:rPr>
                <w:rFonts w:eastAsia="Times New Roman" w:cs="Arial"/>
                <w:szCs w:val="18"/>
                <w:lang w:eastAsia="ar-SA"/>
              </w:rPr>
              <w:t>TR22.904v0.1.0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28F44F50" w14:textId="77777777" w:rsidR="00465F60" w:rsidRPr="00BD7E9D" w:rsidRDefault="00465F60"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3F938542" w14:textId="77777777" w:rsidR="00465F60" w:rsidRPr="00BD7E9D" w:rsidRDefault="00465F60" w:rsidP="00B114AF">
            <w:pPr>
              <w:snapToGrid w:val="0"/>
              <w:spacing w:after="0" w:line="240" w:lineRule="auto"/>
              <w:rPr>
                <w:rFonts w:eastAsia="Arial Unicode MS" w:cs="Arial"/>
                <w:szCs w:val="18"/>
                <w:lang w:eastAsia="ar-SA"/>
              </w:rPr>
            </w:pPr>
          </w:p>
        </w:tc>
      </w:tr>
      <w:tr w:rsidR="004D36FE" w:rsidRPr="00B04844" w14:paraId="05F1677A" w14:textId="77777777" w:rsidTr="00566480">
        <w:trPr>
          <w:trHeight w:val="141"/>
        </w:trPr>
        <w:tc>
          <w:tcPr>
            <w:tcW w:w="14499" w:type="dxa"/>
            <w:gridSpan w:val="13"/>
            <w:tcBorders>
              <w:bottom w:val="nil"/>
            </w:tcBorders>
            <w:shd w:val="clear" w:color="auto" w:fill="F2F2F2"/>
          </w:tcPr>
          <w:p w14:paraId="0B4C3747" w14:textId="77777777" w:rsidR="004D36FE" w:rsidRPr="009504CA" w:rsidRDefault="004D36FE" w:rsidP="004D36FE">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4D36FE" w:rsidRPr="00B04844" w14:paraId="1D058CB3" w14:textId="77777777" w:rsidTr="00566480">
        <w:trPr>
          <w:trHeight w:val="141"/>
        </w:trPr>
        <w:tc>
          <w:tcPr>
            <w:tcW w:w="14499" w:type="dxa"/>
            <w:gridSpan w:val="13"/>
            <w:tcBorders>
              <w:bottom w:val="single" w:sz="4" w:space="0" w:color="auto"/>
            </w:tcBorders>
            <w:shd w:val="clear" w:color="auto" w:fill="auto"/>
          </w:tcPr>
          <w:p w14:paraId="191B6E24" w14:textId="77777777" w:rsidR="004D36FE" w:rsidRPr="004067FF" w:rsidRDefault="004D36FE" w:rsidP="004D36F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C5D251B" w14:textId="77777777" w:rsidR="004D36FE" w:rsidRPr="00411066"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2C656855" w14:textId="77777777" w:rsidR="004D36FE" w:rsidRPr="00411066" w:rsidRDefault="004D36FE" w:rsidP="004D36FE">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49605175" w14:textId="77777777" w:rsidR="004D36FE" w:rsidRPr="004070E3" w:rsidRDefault="004D36FE" w:rsidP="004D36FE">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0F21C169" w14:textId="77777777" w:rsidR="004D36FE" w:rsidRPr="004070E3" w:rsidRDefault="004D36FE" w:rsidP="004D36FE">
            <w:pPr>
              <w:suppressAutoHyphens/>
              <w:spacing w:after="0" w:line="240" w:lineRule="auto"/>
              <w:rPr>
                <w:rFonts w:eastAsia="Arial Unicode MS" w:cs="Arial"/>
                <w:i/>
                <w:szCs w:val="18"/>
                <w:lang w:eastAsia="ar-SA"/>
              </w:rPr>
            </w:pPr>
          </w:p>
        </w:tc>
      </w:tr>
      <w:tr w:rsidR="00465F60" w:rsidRPr="00EB736B" w14:paraId="5E9D3E5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1B3A543"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7A53A" w14:textId="3106B9C2" w:rsidR="00465F60" w:rsidRPr="00465F60" w:rsidRDefault="009A7C1C" w:rsidP="00B114AF">
            <w:pPr>
              <w:snapToGrid w:val="0"/>
              <w:spacing w:after="0" w:line="240" w:lineRule="auto"/>
            </w:pPr>
            <w:hyperlink r:id="rId285" w:history="1">
              <w:r w:rsidR="00465F60" w:rsidRPr="00465F60">
                <w:rPr>
                  <w:rStyle w:val="Hyperlink"/>
                  <w:rFonts w:cs="Arial"/>
                </w:rPr>
                <w:t>S1-180175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72EA6A26" w14:textId="77777777" w:rsidR="00465F60" w:rsidRPr="00465F60" w:rsidRDefault="00465F60" w:rsidP="00B114AF">
            <w:pPr>
              <w:snapToGrid w:val="0"/>
              <w:spacing w:after="0" w:line="240" w:lineRule="auto"/>
            </w:pPr>
            <w:r w:rsidRPr="00465F60">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5F729F8" w14:textId="77777777" w:rsidR="00465F60" w:rsidRPr="00465F60" w:rsidRDefault="00465F60" w:rsidP="00B114AF">
            <w:pPr>
              <w:snapToGrid w:val="0"/>
              <w:spacing w:after="0" w:line="240" w:lineRule="auto"/>
            </w:pPr>
            <w:r w:rsidRPr="00465F60">
              <w:t>FS_MPS2: TR 22.854 Introduction and Scope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1611D3CE" w14:textId="06CD9623"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4F74EF7" w14:textId="77777777" w:rsidR="00465F60" w:rsidRPr="00465F60" w:rsidRDefault="00465F60" w:rsidP="00B114AF">
            <w:pPr>
              <w:snapToGrid w:val="0"/>
              <w:spacing w:after="0" w:line="240" w:lineRule="auto"/>
            </w:pPr>
          </w:p>
        </w:tc>
      </w:tr>
      <w:tr w:rsidR="00465F60" w:rsidRPr="00EB736B" w14:paraId="0390BB50"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16E2716"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9DE64C4" w14:textId="2C59BAEC" w:rsidR="00465F60" w:rsidRPr="00465F60" w:rsidRDefault="009A7C1C" w:rsidP="00B114AF">
            <w:pPr>
              <w:snapToGrid w:val="0"/>
              <w:spacing w:after="0" w:line="240" w:lineRule="auto"/>
            </w:pPr>
            <w:hyperlink r:id="rId286" w:history="1">
              <w:r w:rsidR="00465F60" w:rsidRPr="00465F60">
                <w:rPr>
                  <w:rStyle w:val="Hyperlink"/>
                  <w:rFonts w:cs="Arial"/>
                </w:rPr>
                <w:t>S1-180177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3CC6AA7" w14:textId="77777777" w:rsidR="00465F60" w:rsidRPr="00465F60" w:rsidRDefault="00465F60" w:rsidP="00B114AF">
            <w:pPr>
              <w:snapToGrid w:val="0"/>
              <w:spacing w:after="0" w:line="240" w:lineRule="auto"/>
            </w:pPr>
            <w:r w:rsidRPr="00465F60">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4244C07" w14:textId="77777777" w:rsidR="00465F60" w:rsidRPr="00465F60" w:rsidRDefault="00465F60" w:rsidP="00B114AF">
            <w:pPr>
              <w:snapToGrid w:val="0"/>
              <w:spacing w:after="0" w:line="240" w:lineRule="auto"/>
            </w:pPr>
            <w:r w:rsidRPr="00465F60">
              <w:t>FS_MPS2: TR 22.854 Clause 4.2.1 (MPS for Data Transport Service)</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F858DB2"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0199C7C0" w14:textId="77777777" w:rsidR="00465F60" w:rsidRPr="00465F60" w:rsidRDefault="00465F60" w:rsidP="00B114AF">
            <w:pPr>
              <w:snapToGrid w:val="0"/>
              <w:spacing w:after="0" w:line="240" w:lineRule="auto"/>
            </w:pPr>
          </w:p>
        </w:tc>
      </w:tr>
      <w:tr w:rsidR="00465F60" w:rsidRPr="00EB736B" w14:paraId="377E9B5B"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26EA622"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9E842EC" w14:textId="6B36353A" w:rsidR="00465F60" w:rsidRPr="00465F60" w:rsidRDefault="009A7C1C" w:rsidP="00B114AF">
            <w:pPr>
              <w:snapToGrid w:val="0"/>
              <w:spacing w:after="0" w:line="240" w:lineRule="auto"/>
            </w:pPr>
            <w:hyperlink r:id="rId287" w:history="1">
              <w:r w:rsidR="00465F60" w:rsidRPr="00465F60">
                <w:rPr>
                  <w:rStyle w:val="Hyperlink"/>
                  <w:rFonts w:cs="Arial"/>
                </w:rPr>
                <w:t>S1-180180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E5C26C8" w14:textId="77777777" w:rsidR="00465F60" w:rsidRPr="00465F60" w:rsidRDefault="00465F60" w:rsidP="00B114AF">
            <w:pPr>
              <w:snapToGrid w:val="0"/>
              <w:spacing w:after="0" w:line="240" w:lineRule="auto"/>
            </w:pPr>
            <w:r w:rsidRPr="00465F60">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048B8B2" w14:textId="77777777" w:rsidR="00465F60" w:rsidRPr="00465F60" w:rsidRDefault="00465F60" w:rsidP="00B114AF">
            <w:pPr>
              <w:snapToGrid w:val="0"/>
              <w:spacing w:after="0" w:line="240" w:lineRule="auto"/>
            </w:pPr>
            <w:r w:rsidRPr="00465F60">
              <w:t>FS_MPS2: TR 22.854 Clause 4.2.3 (MPS for Messaging)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60E2702F"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69F6AE03" w14:textId="77777777" w:rsidR="00465F60" w:rsidRPr="00465F60" w:rsidRDefault="00465F60" w:rsidP="00B114AF">
            <w:pPr>
              <w:snapToGrid w:val="0"/>
              <w:spacing w:after="0" w:line="240" w:lineRule="auto"/>
            </w:pPr>
          </w:p>
        </w:tc>
      </w:tr>
      <w:tr w:rsidR="00465F60" w:rsidRPr="00EB736B" w14:paraId="1CAE91DD"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F1ACBFA" w14:textId="77777777" w:rsidR="00465F60" w:rsidRPr="00465F60" w:rsidRDefault="00465F60" w:rsidP="00B114AF">
            <w:pPr>
              <w:snapToGrid w:val="0"/>
              <w:spacing w:after="0" w:line="240" w:lineRule="auto"/>
            </w:pPr>
            <w:r w:rsidRPr="00465F60">
              <w:t>Cont</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20FE81A" w14:textId="361D21B0" w:rsidR="00465F60" w:rsidRPr="00465F60" w:rsidRDefault="009A7C1C" w:rsidP="00B114AF">
            <w:pPr>
              <w:snapToGrid w:val="0"/>
              <w:spacing w:after="0" w:line="240" w:lineRule="auto"/>
            </w:pPr>
            <w:hyperlink r:id="rId288" w:history="1">
              <w:r w:rsidR="00465F60" w:rsidRPr="00465F60">
                <w:rPr>
                  <w:rStyle w:val="Hyperlink"/>
                  <w:rFonts w:cs="Arial"/>
                </w:rPr>
                <w:t>S1-180181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747DC5B" w14:textId="77777777" w:rsidR="00465F60" w:rsidRPr="00465F60" w:rsidRDefault="00465F60" w:rsidP="00B114AF">
            <w:pPr>
              <w:snapToGrid w:val="0"/>
              <w:spacing w:after="0" w:line="240" w:lineRule="auto"/>
            </w:pPr>
            <w:r w:rsidRPr="00465F60">
              <w:t>Vencore Labs, OEC, AT&amp;T, Verizon, Sprint</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ADD374B" w14:textId="77777777" w:rsidR="00465F60" w:rsidRPr="00465F60" w:rsidRDefault="00465F60" w:rsidP="00B114AF">
            <w:pPr>
              <w:snapToGrid w:val="0"/>
              <w:spacing w:after="0" w:line="240" w:lineRule="auto"/>
            </w:pPr>
            <w:r w:rsidRPr="00465F60">
              <w:t>FS_MPS2: TR 22.854 Clause 4.2.2 (MPS for Video)</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439F26D7" w14:textId="77777777" w:rsidR="00465F60" w:rsidRPr="00465F60" w:rsidRDefault="00465F60" w:rsidP="00B114AF">
            <w:pPr>
              <w:snapToGrid w:val="0"/>
              <w:spacing w:after="0" w:line="240" w:lineRule="auto"/>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4BA1E3D7" w14:textId="77777777" w:rsidR="00465F60" w:rsidRPr="00465F60" w:rsidRDefault="00465F60" w:rsidP="00B114AF">
            <w:pPr>
              <w:snapToGrid w:val="0"/>
              <w:spacing w:after="0" w:line="240" w:lineRule="auto"/>
            </w:pPr>
          </w:p>
        </w:tc>
      </w:tr>
      <w:tr w:rsidR="00465F60" w:rsidRPr="00B81C05" w14:paraId="5F41F5DE" w14:textId="77777777" w:rsidTr="00566480">
        <w:trPr>
          <w:trHeight w:val="141"/>
        </w:trPr>
        <w:tc>
          <w:tcPr>
            <w:tcW w:w="14499" w:type="dxa"/>
            <w:gridSpan w:val="13"/>
            <w:tcBorders>
              <w:top w:val="nil"/>
              <w:bottom w:val="single" w:sz="4" w:space="0" w:color="auto"/>
            </w:tcBorders>
            <w:shd w:val="clear" w:color="auto" w:fill="F2F2F2"/>
          </w:tcPr>
          <w:p w14:paraId="701E8E32" w14:textId="77777777" w:rsidR="00465F60" w:rsidRPr="00B81C05" w:rsidRDefault="00465F60" w:rsidP="00B114AF">
            <w:pPr>
              <w:pStyle w:val="Heading3"/>
            </w:pPr>
            <w:r>
              <w:t>FS_MPS2 output</w:t>
            </w:r>
          </w:p>
        </w:tc>
      </w:tr>
      <w:tr w:rsidR="00465F60" w:rsidRPr="00A75C05" w14:paraId="78DD915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0824076" w14:textId="77777777" w:rsidR="00465F60" w:rsidRPr="00BD7E9D" w:rsidRDefault="00465F60" w:rsidP="00B114AF">
            <w:pPr>
              <w:snapToGrid w:val="0"/>
              <w:spacing w:after="0" w:line="240" w:lineRule="auto"/>
              <w:rPr>
                <w:rFonts w:eastAsia="Times New Roman" w:cs="Arial"/>
                <w:szCs w:val="18"/>
                <w:lang w:eastAsia="ar-SA"/>
              </w:rPr>
            </w:pPr>
            <w:r>
              <w:rPr>
                <w:rFonts w:eastAsia="Times New Roman" w:cs="Arial"/>
                <w:szCs w:val="18"/>
                <w:lang w:eastAsia="ar-SA"/>
              </w:rPr>
              <w:t>TR</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FEF972E" w14:textId="358E9785" w:rsidR="00465F60" w:rsidRPr="00F57C4D" w:rsidRDefault="009A7C1C" w:rsidP="00B114AF">
            <w:pPr>
              <w:snapToGrid w:val="0"/>
              <w:spacing w:after="0" w:line="240" w:lineRule="auto"/>
              <w:rPr>
                <w:rStyle w:val="Hyperlink"/>
                <w:rFonts w:eastAsia="Times New Roman" w:cs="Arial"/>
                <w:color w:val="auto"/>
                <w:szCs w:val="18"/>
                <w:lang w:eastAsia="ar-SA"/>
              </w:rPr>
            </w:pPr>
            <w:hyperlink r:id="rId289" w:history="1">
              <w:r w:rsidR="00465F60" w:rsidRPr="008850AF">
                <w:rPr>
                  <w:rStyle w:val="Hyperlink"/>
                  <w:rFonts w:cs="Arial"/>
                </w:rPr>
                <w:t>S1-18</w:t>
              </w:r>
              <w:r w:rsidR="008850AF" w:rsidRPr="008850AF">
                <w:rPr>
                  <w:rStyle w:val="Hyperlink"/>
                  <w:rFonts w:cs="Arial"/>
                </w:rPr>
                <w:t>0257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5878EE9" w14:textId="77777777" w:rsidR="00465F60" w:rsidRPr="00BD7E9D" w:rsidRDefault="00465F60" w:rsidP="00B114AF">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(Vencore Labs)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C8265C2" w14:textId="77777777" w:rsidR="00465F60" w:rsidRPr="00BD7E9D" w:rsidRDefault="00465F60" w:rsidP="00B114AF">
            <w:pPr>
              <w:snapToGrid w:val="0"/>
              <w:spacing w:after="0" w:line="240" w:lineRule="auto"/>
              <w:rPr>
                <w:rFonts w:eastAsia="Times New Roman" w:cs="Arial"/>
                <w:szCs w:val="18"/>
                <w:lang w:eastAsia="ar-SA"/>
              </w:rPr>
            </w:pPr>
            <w:r>
              <w:rPr>
                <w:rFonts w:eastAsia="Times New Roman" w:cs="Arial"/>
                <w:szCs w:val="18"/>
                <w:lang w:eastAsia="ar-SA"/>
              </w:rPr>
              <w:t>TR22.854v0.2.0 to include agreements at this meeting</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tcPr>
          <w:p w14:paraId="3186B538" w14:textId="77777777" w:rsidR="00465F60" w:rsidRPr="00BD7E9D" w:rsidRDefault="00465F60" w:rsidP="00B114AF">
            <w:pPr>
              <w:snapToGrid w:val="0"/>
              <w:spacing w:after="0" w:line="240" w:lineRule="auto"/>
              <w:rPr>
                <w:rFonts w:eastAsia="Times New Roman" w:cs="Arial"/>
                <w:szCs w:val="18"/>
                <w:lang w:eastAsia="ar-SA"/>
              </w:rPr>
            </w:pPr>
          </w:p>
        </w:tc>
        <w:tc>
          <w:tcPr>
            <w:tcW w:w="3079" w:type="dxa"/>
            <w:gridSpan w:val="4"/>
            <w:tcBorders>
              <w:top w:val="single" w:sz="4" w:space="0" w:color="auto"/>
              <w:left w:val="single" w:sz="4" w:space="0" w:color="auto"/>
              <w:bottom w:val="single" w:sz="4" w:space="0" w:color="auto"/>
              <w:right w:val="single" w:sz="4" w:space="0" w:color="auto"/>
            </w:tcBorders>
            <w:shd w:val="clear" w:color="auto" w:fill="auto"/>
          </w:tcPr>
          <w:p w14:paraId="17E2F4FF" w14:textId="77777777" w:rsidR="00465F60" w:rsidRPr="00BD7E9D" w:rsidRDefault="00465F60" w:rsidP="00B114AF">
            <w:pPr>
              <w:snapToGrid w:val="0"/>
              <w:spacing w:after="0" w:line="240" w:lineRule="auto"/>
              <w:rPr>
                <w:rFonts w:eastAsia="Arial Unicode MS" w:cs="Arial"/>
                <w:szCs w:val="18"/>
                <w:lang w:eastAsia="ar-SA"/>
              </w:rPr>
            </w:pPr>
          </w:p>
        </w:tc>
      </w:tr>
      <w:tr w:rsidR="004D36FE" w:rsidRPr="00B04844" w14:paraId="2BE8C29B" w14:textId="77777777" w:rsidTr="00566480">
        <w:trPr>
          <w:trHeight w:val="141"/>
        </w:trPr>
        <w:tc>
          <w:tcPr>
            <w:tcW w:w="14499" w:type="dxa"/>
            <w:gridSpan w:val="13"/>
            <w:shd w:val="clear" w:color="auto" w:fill="F2F2F2"/>
          </w:tcPr>
          <w:p w14:paraId="78F3614D" w14:textId="77777777"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4D36FE" w:rsidRPr="00B04844" w14:paraId="5F76AC9D" w14:textId="77777777" w:rsidTr="00566480">
        <w:trPr>
          <w:trHeight w:val="141"/>
        </w:trPr>
        <w:tc>
          <w:tcPr>
            <w:tcW w:w="14499" w:type="dxa"/>
            <w:gridSpan w:val="13"/>
            <w:shd w:val="clear" w:color="auto" w:fill="F2F2F2"/>
          </w:tcPr>
          <w:p w14:paraId="1B7E8310" w14:textId="4DDF8BC3"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16030635"/>
            <w:bookmarkStart w:id="101" w:name="_Toc324137376"/>
            <w:bookmarkStart w:id="102" w:name="_Toc331152540"/>
            <w:bookmarkStart w:id="103" w:name="_Toc378052466"/>
            <w:bookmarkStart w:id="104" w:name="_Toc387990775"/>
            <w:bookmarkStart w:id="105" w:name="_Toc395595526"/>
            <w:bookmarkStart w:id="10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bookmarkEnd w:id="102"/>
            <w:bookmarkEnd w:id="103"/>
            <w:bookmarkEnd w:id="104"/>
            <w:bookmarkEnd w:id="105"/>
            <w:bookmarkEnd w:id="106"/>
          </w:p>
        </w:tc>
      </w:tr>
      <w:tr w:rsidR="004D36FE" w:rsidRPr="00B04844" w14:paraId="47E75455" w14:textId="77777777" w:rsidTr="00566480">
        <w:trPr>
          <w:trHeight w:val="141"/>
        </w:trPr>
        <w:tc>
          <w:tcPr>
            <w:tcW w:w="14499" w:type="dxa"/>
            <w:gridSpan w:val="13"/>
            <w:tcBorders>
              <w:bottom w:val="single" w:sz="4" w:space="0" w:color="auto"/>
            </w:tcBorders>
            <w:shd w:val="clear" w:color="auto" w:fill="F2F2F2"/>
          </w:tcPr>
          <w:p w14:paraId="66C8FEE4" w14:textId="66551EC8" w:rsidR="004D36FE" w:rsidRPr="00F45489" w:rsidRDefault="004D36FE" w:rsidP="004D36FE">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7" w:name="_Toc316030636"/>
            <w:bookmarkStart w:id="108" w:name="_Toc324137377"/>
            <w:bookmarkStart w:id="109" w:name="_Toc331152541"/>
            <w:bookmarkStart w:id="110" w:name="_Ref331766726"/>
            <w:bookmarkStart w:id="111" w:name="_Ref377238128"/>
            <w:bookmarkStart w:id="112" w:name="_Toc378052467"/>
            <w:bookmarkStart w:id="113" w:name="_Toc387990776"/>
            <w:bookmarkStart w:id="114" w:name="_Toc395595527"/>
            <w:bookmarkStart w:id="115" w:name="_Toc414625507"/>
            <w:r w:rsidRPr="00F45489">
              <w:rPr>
                <w:rFonts w:eastAsia="Arial Unicode MS" w:cs="Arial"/>
                <w:b/>
                <w:color w:val="1F497D"/>
                <w:sz w:val="20"/>
                <w:szCs w:val="20"/>
                <w:lang w:eastAsia="ar-SA"/>
              </w:rPr>
              <w:t>Work Plan</w:t>
            </w:r>
            <w:bookmarkEnd w:id="107"/>
            <w:bookmarkEnd w:id="108"/>
            <w:bookmarkEnd w:id="109"/>
            <w:bookmarkEnd w:id="110"/>
            <w:bookmarkEnd w:id="111"/>
            <w:bookmarkEnd w:id="112"/>
            <w:bookmarkEnd w:id="113"/>
            <w:bookmarkEnd w:id="114"/>
            <w:bookmarkEnd w:id="115"/>
          </w:p>
        </w:tc>
      </w:tr>
      <w:tr w:rsidR="004D36FE" w:rsidRPr="00B04844" w14:paraId="2A9EC808" w14:textId="77777777" w:rsidTr="00566480">
        <w:trPr>
          <w:trHeight w:val="141"/>
        </w:trPr>
        <w:tc>
          <w:tcPr>
            <w:tcW w:w="14499" w:type="dxa"/>
            <w:gridSpan w:val="13"/>
            <w:tcBorders>
              <w:bottom w:val="single" w:sz="4" w:space="0" w:color="auto"/>
            </w:tcBorders>
            <w:shd w:val="clear" w:color="auto" w:fill="F2F2F2"/>
          </w:tcPr>
          <w:p w14:paraId="109B231D" w14:textId="0CF15975" w:rsidR="004D36FE" w:rsidRPr="00F45489" w:rsidRDefault="004D36FE" w:rsidP="004D36FE">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395595528"/>
            <w:bookmarkStart w:id="117" w:name="_Ref396315840"/>
            <w:bookmarkStart w:id="11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6"/>
            <w:bookmarkEnd w:id="117"/>
            <w:bookmarkEnd w:id="118"/>
          </w:p>
        </w:tc>
      </w:tr>
      <w:tr w:rsidR="00465F60" w:rsidRPr="00A75C05" w14:paraId="1259694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AF62F07"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1770BAA" w14:textId="35BDCB7A" w:rsidR="00465F60" w:rsidRPr="008850AF" w:rsidRDefault="009A7C1C" w:rsidP="00B114AF">
            <w:pPr>
              <w:snapToGrid w:val="0"/>
              <w:spacing w:after="0" w:line="240" w:lineRule="auto"/>
            </w:pPr>
            <w:hyperlink r:id="rId290" w:history="1">
              <w:r w:rsidR="00465F60" w:rsidRPr="008850AF">
                <w:rPr>
                  <w:rStyle w:val="Hyperlink"/>
                  <w:rFonts w:cs="Arial"/>
                </w:rPr>
                <w:t>S1-18</w:t>
              </w:r>
              <w:r w:rsidR="008850AF" w:rsidRPr="008850AF">
                <w:rPr>
                  <w:rStyle w:val="Hyperlink"/>
                  <w:rFonts w:cs="Arial"/>
                </w:rPr>
                <w:t>0258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F0756CB" w14:textId="77777777" w:rsidR="00465F60" w:rsidRPr="00A52207" w:rsidRDefault="00465F60" w:rsidP="00B114AF">
            <w:pPr>
              <w:snapToGrid w:val="0"/>
              <w:spacing w:after="0" w:line="240" w:lineRule="auto"/>
            </w:pPr>
            <w: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7998203" w14:textId="77777777" w:rsidR="00465F60" w:rsidRPr="00A75C05" w:rsidRDefault="00465F60" w:rsidP="00B114AF">
            <w:pPr>
              <w:snapToGrid w:val="0"/>
              <w:spacing w:after="0" w:line="240" w:lineRule="auto"/>
            </w:pPr>
            <w:r>
              <w:t>MONASTERY2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171D85E2"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62A5EBF1" w14:textId="77777777" w:rsidR="00465F60" w:rsidRPr="004805B2" w:rsidRDefault="00465F60" w:rsidP="00B114AF">
            <w:pPr>
              <w:snapToGrid w:val="0"/>
              <w:spacing w:after="0" w:line="240" w:lineRule="auto"/>
            </w:pPr>
          </w:p>
        </w:tc>
      </w:tr>
      <w:tr w:rsidR="00465F60" w:rsidRPr="00A75C05" w14:paraId="066117FA"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B286B6A"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8AD71D7" w14:textId="2B9AD8FE" w:rsidR="00465F60" w:rsidRPr="008850AF" w:rsidRDefault="009A7C1C" w:rsidP="00B114AF">
            <w:pPr>
              <w:snapToGrid w:val="0"/>
              <w:spacing w:after="0" w:line="240" w:lineRule="auto"/>
            </w:pPr>
            <w:hyperlink r:id="rId291" w:history="1">
              <w:r w:rsidR="00465F60" w:rsidRPr="008850AF">
                <w:rPr>
                  <w:rStyle w:val="Hyperlink"/>
                  <w:rFonts w:cs="Arial"/>
                </w:rPr>
                <w:t>S1-18</w:t>
              </w:r>
              <w:r w:rsidR="008850AF" w:rsidRPr="008850AF">
                <w:rPr>
                  <w:rStyle w:val="Hyperlink"/>
                  <w:rFonts w:cs="Arial"/>
                </w:rPr>
                <w:t>0259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20F4FEA7" w14:textId="77777777" w:rsidR="00465F60" w:rsidRPr="00A52207" w:rsidRDefault="00465F60" w:rsidP="00B114AF">
            <w:pPr>
              <w:snapToGrid w:val="0"/>
              <w:spacing w:after="0" w:line="240" w:lineRule="auto"/>
            </w:pPr>
            <w: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1DA1353" w14:textId="77777777" w:rsidR="00465F60" w:rsidRPr="00A75C05" w:rsidRDefault="00465F60" w:rsidP="00B114AF">
            <w:pPr>
              <w:snapToGrid w:val="0"/>
              <w:spacing w:after="0" w:line="240" w:lineRule="auto"/>
            </w:pPr>
            <w:r>
              <w:t>FS_FRMCS2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6243C01"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471EDF16" w14:textId="77777777" w:rsidR="00465F60" w:rsidRPr="004805B2" w:rsidRDefault="00465F60" w:rsidP="00B114AF">
            <w:pPr>
              <w:snapToGrid w:val="0"/>
              <w:spacing w:after="0" w:line="240" w:lineRule="auto"/>
            </w:pPr>
          </w:p>
        </w:tc>
      </w:tr>
      <w:tr w:rsidR="00465F60" w:rsidRPr="00A75C05" w14:paraId="6A3B462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5E18226" w14:textId="77777777" w:rsidR="00465F60" w:rsidRPr="00465F60" w:rsidRDefault="00465F60" w:rsidP="00B114AF">
            <w:pPr>
              <w:snapToGrid w:val="0"/>
              <w:spacing w:after="0" w:line="240" w:lineRule="auto"/>
            </w:pPr>
            <w:r w:rsidRPr="00465F60">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74ACBB6" w14:textId="36FAD24A" w:rsidR="00465F60" w:rsidRPr="008850AF" w:rsidRDefault="009A7C1C" w:rsidP="00B114AF">
            <w:pPr>
              <w:snapToGrid w:val="0"/>
              <w:spacing w:after="0" w:line="240" w:lineRule="auto"/>
            </w:pPr>
            <w:hyperlink r:id="rId292" w:history="1">
              <w:r w:rsidR="00465F60" w:rsidRPr="008850AF">
                <w:rPr>
                  <w:rStyle w:val="Hyperlink"/>
                  <w:rFonts w:cs="Arial"/>
                </w:rPr>
                <w:t>S1-180093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B75F224" w14:textId="77777777" w:rsidR="00465F60" w:rsidRPr="00465F60" w:rsidRDefault="00465F60" w:rsidP="00B114AF">
            <w:pPr>
              <w:snapToGrid w:val="0"/>
              <w:spacing w:after="0" w:line="240" w:lineRule="auto"/>
            </w:pPr>
            <w:r w:rsidRPr="00465F60">
              <w:t>SyncTechno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6D70D92" w14:textId="77777777" w:rsidR="00465F60" w:rsidRPr="00465F60" w:rsidRDefault="00465F60" w:rsidP="00B114AF">
            <w:pPr>
              <w:snapToGrid w:val="0"/>
              <w:spacing w:after="0" w:line="240" w:lineRule="auto"/>
            </w:pPr>
            <w:r w:rsidRPr="00465F60">
              <w:t>FS_MARCOM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330603F" w14:textId="7E07C75B" w:rsidR="00465F60" w:rsidRPr="00465F60"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01E9324C" w14:textId="77777777" w:rsidR="00465F60" w:rsidRPr="00465F60" w:rsidRDefault="00465F60" w:rsidP="00B114AF">
            <w:pPr>
              <w:snapToGrid w:val="0"/>
              <w:spacing w:after="0" w:line="240" w:lineRule="auto"/>
            </w:pPr>
          </w:p>
        </w:tc>
      </w:tr>
      <w:tr w:rsidR="00465F60" w:rsidRPr="00A75C05" w14:paraId="2DB15922"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F0031DE"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5861CB7" w14:textId="0F989798" w:rsidR="00465F60" w:rsidRPr="008850AF" w:rsidRDefault="009A7C1C" w:rsidP="00B114AF">
            <w:pPr>
              <w:snapToGrid w:val="0"/>
              <w:spacing w:after="0" w:line="240" w:lineRule="auto"/>
            </w:pPr>
            <w:hyperlink r:id="rId293" w:history="1">
              <w:r w:rsidR="00465F60" w:rsidRPr="008850AF">
                <w:rPr>
                  <w:rStyle w:val="Hyperlink"/>
                  <w:rFonts w:cs="Arial"/>
                </w:rPr>
                <w:t>S1-18</w:t>
              </w:r>
              <w:r w:rsidR="008850AF" w:rsidRPr="008850AF">
                <w:rPr>
                  <w:rStyle w:val="Hyperlink"/>
                  <w:rFonts w:cs="Arial"/>
                </w:rPr>
                <w:t>0260</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508771D" w14:textId="77777777" w:rsidR="00465F60" w:rsidRPr="00A52207" w:rsidRDefault="00465F60" w:rsidP="00B114AF">
            <w:pPr>
              <w:snapToGrid w:val="0"/>
              <w:spacing w:after="0" w:line="240" w:lineRule="auto"/>
            </w:pPr>
            <w:r>
              <w:t>China Telecom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70CE7D2E" w14:textId="77777777" w:rsidR="00465F60" w:rsidRPr="00A75C05" w:rsidRDefault="00465F60" w:rsidP="00B114AF">
            <w:pPr>
              <w:snapToGrid w:val="0"/>
              <w:spacing w:after="0" w:line="240" w:lineRule="auto"/>
            </w:pPr>
            <w:r>
              <w:t>FS_eLESTR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3CA55242"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2D519441" w14:textId="77777777" w:rsidR="00465F60" w:rsidRPr="004805B2" w:rsidRDefault="00465F60" w:rsidP="00B114AF">
            <w:pPr>
              <w:snapToGrid w:val="0"/>
              <w:spacing w:after="0" w:line="240" w:lineRule="auto"/>
            </w:pPr>
          </w:p>
        </w:tc>
      </w:tr>
      <w:tr w:rsidR="00465F60" w:rsidRPr="00A75C05" w14:paraId="0BCF894F"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7B526D3"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B9F2C57" w14:textId="2C459F11" w:rsidR="00465F60" w:rsidRPr="008850AF" w:rsidRDefault="009A7C1C" w:rsidP="00B114AF">
            <w:pPr>
              <w:snapToGrid w:val="0"/>
              <w:spacing w:after="0" w:line="240" w:lineRule="auto"/>
            </w:pPr>
            <w:hyperlink r:id="rId294" w:history="1">
              <w:r w:rsidR="00465F60" w:rsidRPr="008850AF">
                <w:rPr>
                  <w:rStyle w:val="Hyperlink"/>
                  <w:rFonts w:cs="Arial"/>
                </w:rPr>
                <w:t>S1-18</w:t>
              </w:r>
              <w:r w:rsidR="008850AF" w:rsidRPr="008850AF">
                <w:rPr>
                  <w:rStyle w:val="Hyperlink"/>
                  <w:rFonts w:cs="Arial"/>
                </w:rPr>
                <w:t>0261</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474EE95" w14:textId="77777777" w:rsidR="00465F60" w:rsidRPr="00A52207" w:rsidRDefault="00465F60" w:rsidP="00B114AF">
            <w:pPr>
              <w:snapToGrid w:val="0"/>
              <w:spacing w:after="0" w:line="240" w:lineRule="auto"/>
            </w:pPr>
            <w:r>
              <w:t>Siemens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04F18FF7" w14:textId="77777777" w:rsidR="00465F60" w:rsidRPr="00A75C05" w:rsidRDefault="00465F60" w:rsidP="00B114AF">
            <w:pPr>
              <w:snapToGrid w:val="0"/>
              <w:spacing w:after="0" w:line="240" w:lineRule="auto"/>
            </w:pPr>
            <w:r>
              <w:t>FS_CAV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422CB54C"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4833F1C9" w14:textId="77777777" w:rsidR="00465F60" w:rsidRPr="004805B2" w:rsidRDefault="00465F60" w:rsidP="00B114AF">
            <w:pPr>
              <w:snapToGrid w:val="0"/>
              <w:spacing w:after="0" w:line="240" w:lineRule="auto"/>
            </w:pPr>
          </w:p>
        </w:tc>
      </w:tr>
      <w:tr w:rsidR="00465F60" w:rsidRPr="00A75C05" w14:paraId="715C88C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3D354A5"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D631994" w14:textId="5296FCA8" w:rsidR="00465F60" w:rsidRPr="008850AF" w:rsidRDefault="009A7C1C" w:rsidP="00B114AF">
            <w:pPr>
              <w:snapToGrid w:val="0"/>
              <w:spacing w:after="0" w:line="240" w:lineRule="auto"/>
            </w:pPr>
            <w:hyperlink r:id="rId295" w:history="1">
              <w:r w:rsidR="00465F60" w:rsidRPr="008850AF">
                <w:rPr>
                  <w:rStyle w:val="Hyperlink"/>
                  <w:rFonts w:cs="Arial"/>
                </w:rPr>
                <w:t>S1-18</w:t>
              </w:r>
              <w:r w:rsidR="008850AF" w:rsidRPr="008850AF">
                <w:rPr>
                  <w:rStyle w:val="Hyperlink"/>
                  <w:rFonts w:cs="Arial"/>
                </w:rPr>
                <w:t>0262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6DD92239" w14:textId="77777777" w:rsidR="00465F60" w:rsidRPr="00A52207" w:rsidRDefault="00465F60" w:rsidP="00B114AF">
            <w:pPr>
              <w:snapToGrid w:val="0"/>
              <w:spacing w:after="0" w:line="240" w:lineRule="auto"/>
            </w:pPr>
            <w:r>
              <w:t>Qualcomm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E02CE48" w14:textId="77777777" w:rsidR="00465F60" w:rsidRPr="00A75C05" w:rsidRDefault="00465F60" w:rsidP="00B114AF">
            <w:pPr>
              <w:snapToGrid w:val="0"/>
              <w:spacing w:after="0" w:line="240" w:lineRule="auto"/>
            </w:pPr>
            <w:r>
              <w:t>FS_5GLAN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0CB07773"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68E341B4" w14:textId="77777777" w:rsidR="00465F60" w:rsidRPr="004805B2" w:rsidRDefault="00465F60" w:rsidP="00B114AF">
            <w:pPr>
              <w:snapToGrid w:val="0"/>
              <w:spacing w:after="0" w:line="240" w:lineRule="auto"/>
            </w:pPr>
          </w:p>
        </w:tc>
      </w:tr>
      <w:tr w:rsidR="00465F60" w:rsidRPr="00A75C05" w14:paraId="7A89ABD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5F92EB1"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80E67C" w14:textId="7DAF08FB" w:rsidR="00465F60" w:rsidRPr="008850AF" w:rsidRDefault="009A7C1C" w:rsidP="00B114AF">
            <w:pPr>
              <w:snapToGrid w:val="0"/>
              <w:spacing w:after="0" w:line="240" w:lineRule="auto"/>
            </w:pPr>
            <w:hyperlink r:id="rId296" w:history="1">
              <w:r w:rsidR="00465F60" w:rsidRPr="008850AF">
                <w:rPr>
                  <w:rStyle w:val="Hyperlink"/>
                  <w:rFonts w:cs="Arial"/>
                </w:rPr>
                <w:t>S1-18</w:t>
              </w:r>
              <w:r w:rsidR="008850AF" w:rsidRPr="008850AF">
                <w:rPr>
                  <w:rStyle w:val="Hyperlink"/>
                  <w:rFonts w:cs="Arial"/>
                </w:rPr>
                <w:t>0263</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43170700" w14:textId="77777777" w:rsidR="00465F60" w:rsidRPr="00A52207" w:rsidRDefault="00465F60" w:rsidP="00B114AF">
            <w:pPr>
              <w:snapToGrid w:val="0"/>
              <w:spacing w:after="0" w:line="240" w:lineRule="auto"/>
            </w:pPr>
            <w:r>
              <w:t>ESA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657470AD" w14:textId="77777777" w:rsidR="00465F60" w:rsidRPr="00A75C05" w:rsidRDefault="00465F60" w:rsidP="00B114AF">
            <w:pPr>
              <w:snapToGrid w:val="0"/>
              <w:spacing w:after="0" w:line="240" w:lineRule="auto"/>
            </w:pPr>
            <w:r>
              <w:t>FS_HYPOS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3F138958"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6B88CF68" w14:textId="77777777" w:rsidR="00465F60" w:rsidRPr="004805B2" w:rsidRDefault="00465F60" w:rsidP="00B114AF">
            <w:pPr>
              <w:snapToGrid w:val="0"/>
              <w:spacing w:after="0" w:line="240" w:lineRule="auto"/>
            </w:pPr>
          </w:p>
        </w:tc>
      </w:tr>
      <w:tr w:rsidR="00465F60" w:rsidRPr="00A75C05" w14:paraId="76016E3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E920FAE"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4703F16" w14:textId="729B15B1" w:rsidR="00465F60" w:rsidRPr="008850AF" w:rsidRDefault="009A7C1C" w:rsidP="00B114AF">
            <w:pPr>
              <w:snapToGrid w:val="0"/>
              <w:spacing w:after="0" w:line="240" w:lineRule="auto"/>
            </w:pPr>
            <w:hyperlink r:id="rId297" w:history="1">
              <w:r w:rsidR="00465F60" w:rsidRPr="008850AF">
                <w:rPr>
                  <w:rStyle w:val="Hyperlink"/>
                  <w:rFonts w:cs="Arial"/>
                </w:rPr>
                <w:t>S1-18</w:t>
              </w:r>
              <w:r w:rsidR="008850AF" w:rsidRPr="008850AF">
                <w:rPr>
                  <w:rStyle w:val="Hyperlink"/>
                  <w:rFonts w:cs="Arial"/>
                </w:rPr>
                <w:t>0264</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130DD4D" w14:textId="77777777" w:rsidR="00465F60" w:rsidRPr="00A52207" w:rsidRDefault="00465F60" w:rsidP="00B114AF">
            <w:pPr>
              <w:snapToGrid w:val="0"/>
              <w:spacing w:after="0" w:line="240" w:lineRule="auto"/>
            </w:pPr>
            <w: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AA69031" w14:textId="77777777" w:rsidR="00465F60" w:rsidRPr="00A75C05" w:rsidRDefault="00465F60" w:rsidP="00B114AF">
            <w:pPr>
              <w:snapToGrid w:val="0"/>
              <w:spacing w:after="0" w:line="240" w:lineRule="auto"/>
            </w:pPr>
            <w:r>
              <w:t>FS_enIMS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22F66AA4"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6265C9F4" w14:textId="77777777" w:rsidR="00465F60" w:rsidRPr="004805B2" w:rsidRDefault="00465F60" w:rsidP="00B114AF">
            <w:pPr>
              <w:snapToGrid w:val="0"/>
              <w:spacing w:after="0" w:line="240" w:lineRule="auto"/>
            </w:pPr>
          </w:p>
        </w:tc>
      </w:tr>
      <w:tr w:rsidR="00465F60" w:rsidRPr="00A75C05" w14:paraId="36510EB6"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FEDB58E"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D5ADB62" w14:textId="4E857D1E" w:rsidR="00465F60" w:rsidRPr="008850AF" w:rsidRDefault="009A7C1C" w:rsidP="00B114AF">
            <w:pPr>
              <w:snapToGrid w:val="0"/>
              <w:spacing w:after="0" w:line="240" w:lineRule="auto"/>
            </w:pPr>
            <w:hyperlink r:id="rId298" w:history="1">
              <w:r w:rsidR="00465F60" w:rsidRPr="008850AF">
                <w:rPr>
                  <w:rStyle w:val="Hyperlink"/>
                  <w:rFonts w:cs="Arial"/>
                </w:rPr>
                <w:t>S1-18</w:t>
              </w:r>
              <w:r w:rsidR="008850AF" w:rsidRPr="008850AF">
                <w:rPr>
                  <w:rStyle w:val="Hyperlink"/>
                  <w:rFonts w:cs="Arial"/>
                </w:rPr>
                <w:t>0265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19F0D6D" w14:textId="77777777" w:rsidR="00465F60" w:rsidRPr="00A52207" w:rsidRDefault="00465F60" w:rsidP="00B114AF">
            <w:pPr>
              <w:snapToGrid w:val="0"/>
              <w:spacing w:after="0" w:line="240" w:lineRule="auto"/>
            </w:pPr>
            <w:r>
              <w:t>Thales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3DD2EBBC" w14:textId="77777777" w:rsidR="00465F60" w:rsidRPr="00A75C05" w:rsidRDefault="00465F60" w:rsidP="00B114AF">
            <w:pPr>
              <w:snapToGrid w:val="0"/>
              <w:spacing w:after="0" w:line="240" w:lineRule="auto"/>
            </w:pPr>
            <w:r>
              <w:t>FS_5GSAT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FAA5CAB"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25B1F001" w14:textId="77777777" w:rsidR="00465F60" w:rsidRPr="004805B2" w:rsidRDefault="00465F60" w:rsidP="00B114AF">
            <w:pPr>
              <w:snapToGrid w:val="0"/>
              <w:spacing w:after="0" w:line="240" w:lineRule="auto"/>
            </w:pPr>
          </w:p>
        </w:tc>
      </w:tr>
      <w:tr w:rsidR="00465F60" w:rsidRPr="00A75C05" w14:paraId="3A1A3D0C"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EAE265F"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A02E493" w14:textId="454FBC9C" w:rsidR="00465F60" w:rsidRPr="008850AF" w:rsidRDefault="009A7C1C" w:rsidP="00B114AF">
            <w:pPr>
              <w:snapToGrid w:val="0"/>
              <w:spacing w:after="0" w:line="240" w:lineRule="auto"/>
            </w:pPr>
            <w:hyperlink r:id="rId299" w:history="1">
              <w:r w:rsidR="00465F60" w:rsidRPr="008850AF">
                <w:rPr>
                  <w:rStyle w:val="Hyperlink"/>
                  <w:rFonts w:cs="Arial"/>
                </w:rPr>
                <w:t>S1-18</w:t>
              </w:r>
              <w:r w:rsidR="008850AF" w:rsidRPr="008850AF">
                <w:rPr>
                  <w:rStyle w:val="Hyperlink"/>
                  <w:rFonts w:cs="Arial"/>
                </w:rPr>
                <w:t>0266</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3C07C1FB" w14:textId="77777777" w:rsidR="00465F60" w:rsidRPr="00A52207" w:rsidRDefault="00465F60" w:rsidP="00B114AF">
            <w:pPr>
              <w:snapToGrid w:val="0"/>
              <w:spacing w:after="0" w:line="240" w:lineRule="auto"/>
            </w:pPr>
            <w:r>
              <w:t>China Mobile</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0A98737" w14:textId="77777777" w:rsidR="00465F60" w:rsidRPr="00A75C05" w:rsidRDefault="00465F60" w:rsidP="00B114AF">
            <w:pPr>
              <w:snapToGrid w:val="0"/>
              <w:spacing w:after="0" w:line="240" w:lineRule="auto"/>
            </w:pPr>
            <w:r>
              <w:t>FS_5GMSG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2B4F1F7"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02B37849" w14:textId="77777777" w:rsidR="00465F60" w:rsidRPr="004805B2" w:rsidRDefault="00465F60" w:rsidP="00B114AF">
            <w:pPr>
              <w:snapToGrid w:val="0"/>
              <w:spacing w:after="0" w:line="240" w:lineRule="auto"/>
            </w:pPr>
          </w:p>
        </w:tc>
      </w:tr>
      <w:tr w:rsidR="00465F60" w:rsidRPr="00A75C05" w14:paraId="7A987B85"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BA4B581"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8D3CC90" w14:textId="031F9238" w:rsidR="00465F60" w:rsidRPr="008850AF" w:rsidRDefault="009A7C1C" w:rsidP="00B114AF">
            <w:pPr>
              <w:snapToGrid w:val="0"/>
              <w:spacing w:after="0" w:line="240" w:lineRule="auto"/>
            </w:pPr>
            <w:hyperlink r:id="rId300" w:history="1">
              <w:r w:rsidR="00465F60" w:rsidRPr="008850AF">
                <w:rPr>
                  <w:rStyle w:val="Hyperlink"/>
                  <w:rFonts w:cs="Arial"/>
                </w:rPr>
                <w:t>S1-18</w:t>
              </w:r>
              <w:r w:rsidR="008850AF" w:rsidRPr="008850AF">
                <w:rPr>
                  <w:rStyle w:val="Hyperlink"/>
                  <w:rFonts w:cs="Arial"/>
                </w:rPr>
                <w:t>0267</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05B7AB8" w14:textId="77777777" w:rsidR="00465F60" w:rsidRPr="00A52207" w:rsidRDefault="00465F60" w:rsidP="00B114AF">
            <w:pPr>
              <w:snapToGrid w:val="0"/>
              <w:spacing w:after="0" w:line="240" w:lineRule="auto"/>
            </w:pPr>
            <w:r>
              <w:t>Nokia</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07FA67C" w14:textId="77777777" w:rsidR="00465F60" w:rsidRPr="00A75C05" w:rsidRDefault="00465F60" w:rsidP="00B114AF">
            <w:pPr>
              <w:snapToGrid w:val="0"/>
              <w:spacing w:after="0" w:line="240" w:lineRule="auto"/>
            </w:pPr>
            <w:r>
              <w:t>FS_BMNS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C229B04"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36A1DC98" w14:textId="77777777" w:rsidR="00465F60" w:rsidRPr="004805B2" w:rsidRDefault="00465F60" w:rsidP="00B114AF">
            <w:pPr>
              <w:snapToGrid w:val="0"/>
              <w:spacing w:after="0" w:line="240" w:lineRule="auto"/>
            </w:pPr>
          </w:p>
        </w:tc>
      </w:tr>
      <w:tr w:rsidR="00465F60" w:rsidRPr="00A75C05" w14:paraId="54BFF109"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6C7A862"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493963C" w14:textId="1135D85D" w:rsidR="00465F60" w:rsidRPr="008850AF" w:rsidRDefault="009A7C1C" w:rsidP="00B114AF">
            <w:pPr>
              <w:snapToGrid w:val="0"/>
              <w:spacing w:after="0" w:line="240" w:lineRule="auto"/>
            </w:pPr>
            <w:hyperlink r:id="rId301" w:history="1">
              <w:r w:rsidR="00465F60" w:rsidRPr="008850AF">
                <w:rPr>
                  <w:rStyle w:val="Hyperlink"/>
                  <w:rFonts w:cs="Arial"/>
                </w:rPr>
                <w:t>S1-18</w:t>
              </w:r>
              <w:r w:rsidR="008850AF" w:rsidRPr="008850AF">
                <w:rPr>
                  <w:rStyle w:val="Hyperlink"/>
                  <w:rFonts w:cs="Arial"/>
                </w:rPr>
                <w:t>0268</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5CF76572" w14:textId="77777777" w:rsidR="00465F60" w:rsidRPr="00A52207" w:rsidRDefault="00465F60" w:rsidP="00B114AF">
            <w:pPr>
              <w:snapToGrid w:val="0"/>
              <w:spacing w:after="0" w:line="240" w:lineRule="auto"/>
            </w:pPr>
            <w:r>
              <w:t>Deutsche Telekom</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19FBA4C0" w14:textId="77777777" w:rsidR="00465F60" w:rsidRPr="00A75C05" w:rsidRDefault="00465F60" w:rsidP="00B114AF">
            <w:pPr>
              <w:snapToGrid w:val="0"/>
              <w:spacing w:after="0" w:line="240" w:lineRule="auto"/>
            </w:pPr>
            <w:r>
              <w:t>FS_LUCIA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65EC2786"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2FB52E5A" w14:textId="77777777" w:rsidR="00465F60" w:rsidRPr="004805B2" w:rsidRDefault="00465F60" w:rsidP="00B114AF">
            <w:pPr>
              <w:snapToGrid w:val="0"/>
              <w:spacing w:after="0" w:line="240" w:lineRule="auto"/>
            </w:pPr>
          </w:p>
        </w:tc>
      </w:tr>
      <w:tr w:rsidR="00465F60" w:rsidRPr="00A75C05" w14:paraId="2B9694DE"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28EC4E7"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A24BB92" w14:textId="45CA3BA1" w:rsidR="00465F60" w:rsidRPr="008850AF" w:rsidRDefault="009A7C1C" w:rsidP="00B114AF">
            <w:pPr>
              <w:snapToGrid w:val="0"/>
              <w:spacing w:after="0" w:line="240" w:lineRule="auto"/>
            </w:pPr>
            <w:hyperlink r:id="rId302" w:history="1">
              <w:r w:rsidR="00465F60" w:rsidRPr="008850AF">
                <w:rPr>
                  <w:rStyle w:val="Hyperlink"/>
                  <w:rFonts w:cs="Arial"/>
                </w:rPr>
                <w:t>S1-180092</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0E3C87DD" w14:textId="77777777" w:rsidR="00465F60" w:rsidRPr="00A52207" w:rsidRDefault="00465F60" w:rsidP="00B114AF">
            <w:pPr>
              <w:snapToGrid w:val="0"/>
              <w:spacing w:after="0" w:line="240" w:lineRule="auto"/>
            </w:pPr>
            <w:r>
              <w:t>SyncTechno</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4334E920" w14:textId="77777777" w:rsidR="00465F60" w:rsidRPr="00A75C05" w:rsidRDefault="00465F60" w:rsidP="00B114AF">
            <w:pPr>
              <w:snapToGrid w:val="0"/>
              <w:spacing w:after="0" w:line="240" w:lineRule="auto"/>
            </w:pPr>
            <w:r>
              <w:t>ePWS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FE0412C"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393118F1" w14:textId="77777777" w:rsidR="00465F60" w:rsidRPr="004805B2" w:rsidRDefault="00465F60" w:rsidP="00B114AF">
            <w:pPr>
              <w:snapToGrid w:val="0"/>
              <w:spacing w:after="0" w:line="240" w:lineRule="auto"/>
            </w:pPr>
          </w:p>
        </w:tc>
      </w:tr>
      <w:tr w:rsidR="00465F60" w:rsidRPr="00A75C05" w14:paraId="57BF4DD4" w14:textId="77777777" w:rsidTr="004309FB">
        <w:trPr>
          <w:trHeight w:val="141"/>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AD9CEC8" w14:textId="77777777" w:rsidR="00465F60" w:rsidRPr="003E736E" w:rsidRDefault="00465F60" w:rsidP="00B114AF">
            <w:pPr>
              <w:snapToGrid w:val="0"/>
              <w:spacing w:after="0" w:line="240" w:lineRule="auto"/>
            </w:pPr>
            <w:r>
              <w:t>REP</w:t>
            </w: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0DEA919" w14:textId="3D5134EB" w:rsidR="00465F60" w:rsidRPr="008850AF" w:rsidRDefault="009A7C1C" w:rsidP="00B114AF">
            <w:pPr>
              <w:snapToGrid w:val="0"/>
              <w:spacing w:after="0" w:line="240" w:lineRule="auto"/>
            </w:pPr>
            <w:hyperlink r:id="rId303" w:history="1">
              <w:r w:rsidR="00465F60" w:rsidRPr="008850AF">
                <w:rPr>
                  <w:rStyle w:val="Hyperlink"/>
                  <w:rFonts w:cs="Arial"/>
                </w:rPr>
                <w:t>S1-18</w:t>
              </w:r>
              <w:r w:rsidR="008850AF" w:rsidRPr="008850AF">
                <w:rPr>
                  <w:rStyle w:val="Hyperlink"/>
                  <w:rFonts w:cs="Arial"/>
                </w:rPr>
                <w:t>0269</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14:paraId="1909E0C7" w14:textId="77777777" w:rsidR="00465F60" w:rsidRPr="00A52207" w:rsidRDefault="00465F60" w:rsidP="00B114AF">
            <w:pPr>
              <w:snapToGrid w:val="0"/>
              <w:spacing w:after="0" w:line="240" w:lineRule="auto"/>
            </w:pPr>
            <w:r>
              <w:t>Vencore Labs</w:t>
            </w:r>
          </w:p>
        </w:tc>
        <w:tc>
          <w:tcPr>
            <w:tcW w:w="4578" w:type="dxa"/>
            <w:gridSpan w:val="3"/>
            <w:tcBorders>
              <w:top w:val="single" w:sz="4" w:space="0" w:color="auto"/>
              <w:left w:val="single" w:sz="4" w:space="0" w:color="auto"/>
              <w:bottom w:val="single" w:sz="4" w:space="0" w:color="auto"/>
              <w:right w:val="single" w:sz="4" w:space="0" w:color="auto"/>
            </w:tcBorders>
            <w:shd w:val="clear" w:color="auto" w:fill="auto"/>
          </w:tcPr>
          <w:p w14:paraId="2B00EAB7" w14:textId="77777777" w:rsidR="00465F60" w:rsidRPr="00A75C05" w:rsidRDefault="00465F60" w:rsidP="00B114AF">
            <w:pPr>
              <w:snapToGrid w:val="0"/>
              <w:spacing w:after="0" w:line="240" w:lineRule="auto"/>
            </w:pPr>
            <w:r>
              <w:t>FS_MPS2 – Status Report</w:t>
            </w:r>
          </w:p>
        </w:tc>
        <w:tc>
          <w:tcPr>
            <w:tcW w:w="1877" w:type="dxa"/>
            <w:gridSpan w:val="3"/>
            <w:tcBorders>
              <w:top w:val="single" w:sz="4" w:space="0" w:color="auto"/>
              <w:left w:val="single" w:sz="4" w:space="0" w:color="auto"/>
              <w:bottom w:val="single" w:sz="4" w:space="0" w:color="auto"/>
              <w:right w:val="single" w:sz="4" w:space="0" w:color="auto"/>
            </w:tcBorders>
            <w:shd w:val="clear" w:color="auto" w:fill="auto"/>
          </w:tcPr>
          <w:p w14:paraId="5D393FB4" w14:textId="77777777" w:rsidR="00465F60" w:rsidRPr="003E736E" w:rsidRDefault="00465F60" w:rsidP="00B114AF">
            <w:pPr>
              <w:snapToGrid w:val="0"/>
              <w:spacing w:after="0" w:line="240" w:lineRule="auto"/>
            </w:pPr>
          </w:p>
        </w:tc>
        <w:tc>
          <w:tcPr>
            <w:tcW w:w="3007" w:type="dxa"/>
            <w:gridSpan w:val="3"/>
            <w:tcBorders>
              <w:top w:val="single" w:sz="4" w:space="0" w:color="auto"/>
              <w:left w:val="single" w:sz="4" w:space="0" w:color="auto"/>
              <w:bottom w:val="single" w:sz="4" w:space="0" w:color="auto"/>
              <w:right w:val="single" w:sz="4" w:space="0" w:color="auto"/>
            </w:tcBorders>
            <w:shd w:val="clear" w:color="auto" w:fill="auto"/>
          </w:tcPr>
          <w:p w14:paraId="784DB255" w14:textId="77777777" w:rsidR="00465F60" w:rsidRPr="004805B2" w:rsidRDefault="00465F60" w:rsidP="00B114AF">
            <w:pPr>
              <w:snapToGrid w:val="0"/>
              <w:spacing w:after="0" w:line="240" w:lineRule="auto"/>
            </w:pPr>
          </w:p>
        </w:tc>
      </w:tr>
      <w:tr w:rsidR="004D36FE" w:rsidRPr="00B04844" w14:paraId="6D1F97E7" w14:textId="77777777" w:rsidTr="00566480">
        <w:trPr>
          <w:trHeight w:val="141"/>
        </w:trPr>
        <w:tc>
          <w:tcPr>
            <w:tcW w:w="14499" w:type="dxa"/>
            <w:gridSpan w:val="13"/>
            <w:tcBorders>
              <w:bottom w:val="single" w:sz="4" w:space="0" w:color="auto"/>
            </w:tcBorders>
            <w:shd w:val="clear" w:color="auto" w:fill="F2F2F2"/>
          </w:tcPr>
          <w:p w14:paraId="286CB319" w14:textId="1204B172" w:rsidR="004D36FE" w:rsidRPr="00F45489" w:rsidRDefault="004D36FE" w:rsidP="004D36FE">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Ref377325454"/>
            <w:bookmarkStart w:id="120" w:name="_Toc378052469"/>
            <w:bookmarkStart w:id="121" w:name="_Ref387045805"/>
            <w:bookmarkStart w:id="122" w:name="_Toc387990778"/>
            <w:bookmarkStart w:id="123" w:name="_Toc395595529"/>
            <w:bookmarkStart w:id="124" w:name="_Toc414625509"/>
            <w:r>
              <w:rPr>
                <w:rFonts w:eastAsia="Arial Unicode MS" w:cs="Arial"/>
                <w:b/>
                <w:color w:val="1F497D"/>
                <w:sz w:val="20"/>
                <w:szCs w:val="20"/>
                <w:lang w:eastAsia="ar-SA"/>
              </w:rPr>
              <w:t>SA1 process improvements/updates</w:t>
            </w:r>
            <w:bookmarkEnd w:id="119"/>
            <w:bookmarkEnd w:id="120"/>
            <w:bookmarkEnd w:id="121"/>
            <w:bookmarkEnd w:id="122"/>
            <w:bookmarkEnd w:id="123"/>
            <w:bookmarkEnd w:id="124"/>
          </w:p>
        </w:tc>
      </w:tr>
      <w:tr w:rsidR="004D36FE" w:rsidRPr="00B04844" w14:paraId="326016F2" w14:textId="77777777" w:rsidTr="00566480">
        <w:trPr>
          <w:trHeight w:val="141"/>
        </w:trPr>
        <w:tc>
          <w:tcPr>
            <w:tcW w:w="14499" w:type="dxa"/>
            <w:gridSpan w:val="13"/>
            <w:tcBorders>
              <w:bottom w:val="single" w:sz="4" w:space="0" w:color="auto"/>
            </w:tcBorders>
            <w:shd w:val="clear" w:color="auto" w:fill="F2F2F2"/>
          </w:tcPr>
          <w:p w14:paraId="7013603E" w14:textId="60D69C89" w:rsidR="004D36FE" w:rsidRPr="00F45489" w:rsidRDefault="004D36FE" w:rsidP="004D36FE">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16030637"/>
            <w:bookmarkStart w:id="126" w:name="_Toc324137379"/>
            <w:bookmarkStart w:id="127" w:name="_Toc331152543"/>
            <w:bookmarkStart w:id="128" w:name="_Ref331766761"/>
            <w:bookmarkStart w:id="129" w:name="_Toc378052470"/>
            <w:bookmarkStart w:id="130" w:name="_Toc387990779"/>
            <w:bookmarkStart w:id="131" w:name="_Toc395595530"/>
            <w:bookmarkStart w:id="132" w:name="_Toc414625510"/>
            <w:r w:rsidRPr="00F45489">
              <w:rPr>
                <w:rFonts w:eastAsia="Arial Unicode MS" w:cs="Arial"/>
                <w:b/>
                <w:color w:val="1F497D"/>
                <w:sz w:val="20"/>
                <w:szCs w:val="20"/>
                <w:lang w:eastAsia="ar-SA"/>
              </w:rPr>
              <w:t>Other</w:t>
            </w:r>
            <w:bookmarkEnd w:id="125"/>
            <w:bookmarkEnd w:id="126"/>
            <w:bookmarkEnd w:id="127"/>
            <w:bookmarkEnd w:id="128"/>
            <w:bookmarkEnd w:id="129"/>
            <w:bookmarkEnd w:id="130"/>
            <w:bookmarkEnd w:id="131"/>
            <w:bookmarkEnd w:id="132"/>
            <w:r>
              <w:rPr>
                <w:rFonts w:eastAsia="Arial Unicode MS" w:cs="Arial"/>
                <w:b/>
                <w:color w:val="1F497D"/>
                <w:sz w:val="20"/>
                <w:szCs w:val="20"/>
                <w:lang w:eastAsia="ar-SA"/>
              </w:rPr>
              <w:t xml:space="preserve"> non-technical contributions</w:t>
            </w:r>
          </w:p>
        </w:tc>
      </w:tr>
      <w:tr w:rsidR="004D36FE" w:rsidRPr="00B04844" w14:paraId="2D0D17A6" w14:textId="77777777" w:rsidTr="00566480">
        <w:trPr>
          <w:trHeight w:val="141"/>
        </w:trPr>
        <w:tc>
          <w:tcPr>
            <w:tcW w:w="14499" w:type="dxa"/>
            <w:gridSpan w:val="13"/>
            <w:shd w:val="clear" w:color="auto" w:fill="F2F2F2"/>
          </w:tcPr>
          <w:p w14:paraId="2B5D1576" w14:textId="5D628AA7"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3" w:name="_Toc316030638"/>
            <w:bookmarkStart w:id="134" w:name="_Toc324137380"/>
            <w:bookmarkStart w:id="135" w:name="_Toc331152544"/>
            <w:bookmarkStart w:id="136" w:name="_Toc378052471"/>
            <w:bookmarkStart w:id="137" w:name="_Toc387990780"/>
            <w:bookmarkStart w:id="138" w:name="_Toc395595531"/>
            <w:bookmarkStart w:id="13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3"/>
            <w:bookmarkEnd w:id="134"/>
            <w:bookmarkEnd w:id="135"/>
            <w:bookmarkEnd w:id="136"/>
            <w:bookmarkEnd w:id="137"/>
            <w:bookmarkEnd w:id="138"/>
            <w:bookmarkEnd w:id="139"/>
          </w:p>
        </w:tc>
      </w:tr>
      <w:tr w:rsidR="004D36FE" w:rsidRPr="00B04844" w14:paraId="43B63D56" w14:textId="77777777" w:rsidTr="00566480">
        <w:trPr>
          <w:trHeight w:val="141"/>
        </w:trPr>
        <w:tc>
          <w:tcPr>
            <w:tcW w:w="14499" w:type="dxa"/>
            <w:gridSpan w:val="13"/>
            <w:shd w:val="clear" w:color="auto" w:fill="F2F2F2"/>
          </w:tcPr>
          <w:p w14:paraId="6A511597" w14:textId="3435FFD4" w:rsidR="004D36FE" w:rsidRPr="00F45489" w:rsidRDefault="004D36FE" w:rsidP="004D36FE">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316030639"/>
            <w:bookmarkStart w:id="141" w:name="_Toc324137381"/>
            <w:bookmarkStart w:id="142" w:name="_Toc331152545"/>
            <w:bookmarkStart w:id="143" w:name="_Toc378052472"/>
            <w:bookmarkStart w:id="144" w:name="_Toc387990781"/>
            <w:bookmarkStart w:id="145" w:name="_Toc395595532"/>
            <w:bookmarkStart w:id="146" w:name="_Toc414625512"/>
            <w:r w:rsidRPr="00F45489">
              <w:rPr>
                <w:rFonts w:eastAsia="Arial Unicode MS" w:cs="Arial"/>
                <w:b/>
                <w:color w:val="1F497D"/>
                <w:sz w:val="20"/>
                <w:szCs w:val="20"/>
                <w:lang w:eastAsia="ar-SA"/>
              </w:rPr>
              <w:t>Calendar</w:t>
            </w:r>
            <w:bookmarkEnd w:id="140"/>
            <w:bookmarkEnd w:id="141"/>
            <w:bookmarkEnd w:id="142"/>
            <w:bookmarkEnd w:id="143"/>
            <w:bookmarkEnd w:id="144"/>
            <w:bookmarkEnd w:id="145"/>
            <w:bookmarkEnd w:id="146"/>
          </w:p>
        </w:tc>
      </w:tr>
      <w:tr w:rsidR="004D36FE" w:rsidRPr="00B04844" w14:paraId="4EC02106" w14:textId="77777777" w:rsidTr="00566480">
        <w:trPr>
          <w:trHeight w:val="141"/>
        </w:trPr>
        <w:tc>
          <w:tcPr>
            <w:tcW w:w="14499" w:type="dxa"/>
            <w:gridSpan w:val="13"/>
            <w:shd w:val="clear" w:color="auto" w:fill="auto"/>
          </w:tcPr>
          <w:p w14:paraId="415BF345" w14:textId="77777777" w:rsidR="004D36FE" w:rsidRPr="00F45489" w:rsidRDefault="004D36FE" w:rsidP="004D36FE">
            <w:pPr>
              <w:suppressAutoHyphens/>
              <w:spacing w:after="0" w:line="240" w:lineRule="auto"/>
              <w:rPr>
                <w:rFonts w:eastAsia="Arial Unicode MS" w:cs="Arial"/>
                <w:szCs w:val="18"/>
                <w:lang w:eastAsia="ar-SA"/>
              </w:rPr>
            </w:pPr>
          </w:p>
          <w:p w14:paraId="7F906E89" w14:textId="77777777" w:rsidR="004D36FE" w:rsidRPr="00CF26CD" w:rsidRDefault="004D36FE" w:rsidP="004D36FE">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14:paraId="62ED811E"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SA1#81</w:t>
            </w:r>
            <w:r w:rsidRPr="00CF26CD">
              <w:rPr>
                <w:rFonts w:eastAsia="Arial Unicode MS" w:cs="Arial"/>
                <w:szCs w:val="18"/>
                <w:lang w:val="en-US" w:eastAsia="ar-SA"/>
              </w:rPr>
              <w:tab/>
              <w:t>5 -9 Feb 2018</w:t>
            </w:r>
            <w:r w:rsidRPr="00CF26CD">
              <w:rPr>
                <w:rFonts w:eastAsia="Arial Unicode MS" w:cs="Arial"/>
                <w:szCs w:val="18"/>
                <w:lang w:val="en-US" w:eastAsia="ar-SA"/>
              </w:rPr>
              <w:tab/>
              <w:t>Fukuoka, Japan</w:t>
            </w:r>
          </w:p>
          <w:p w14:paraId="4C7F45C6"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SA1#82</w:t>
            </w:r>
            <w:r w:rsidRPr="00CF26CD">
              <w:rPr>
                <w:rFonts w:eastAsia="Arial Unicode MS" w:cs="Arial"/>
                <w:szCs w:val="18"/>
                <w:lang w:val="fr-FR" w:eastAsia="ar-SA"/>
              </w:rPr>
              <w:tab/>
              <w:t>07-11 May 2018</w:t>
            </w:r>
            <w:r w:rsidRPr="00CF26CD">
              <w:rPr>
                <w:rFonts w:eastAsia="Arial Unicode MS" w:cs="Arial"/>
                <w:szCs w:val="18"/>
                <w:lang w:val="fr-FR" w:eastAsia="ar-SA"/>
              </w:rPr>
              <w:tab/>
              <w:t>Dubrovnik, Europe</w:t>
            </w:r>
          </w:p>
          <w:p w14:paraId="49A489A8"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t>TBD, North America</w:t>
            </w:r>
          </w:p>
          <w:p w14:paraId="4841CBDF"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t>TBD, US</w:t>
            </w:r>
          </w:p>
          <w:p w14:paraId="1F36FBB0" w14:textId="77777777" w:rsidR="004D36FE" w:rsidRPr="00CF26CD" w:rsidRDefault="004D36FE" w:rsidP="004D36FE">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1B6241F7" w14:textId="08801D39"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sidR="00465F60">
              <w:rPr>
                <w:rFonts w:eastAsia="Arial Unicode MS" w:cs="Arial"/>
                <w:szCs w:val="18"/>
                <w:lang w:val="en-US" w:eastAsia="ar-SA"/>
              </w:rPr>
              <w:t>allinn</w:t>
            </w:r>
            <w:r w:rsidRPr="00CF26CD">
              <w:rPr>
                <w:rFonts w:eastAsia="Arial Unicode MS" w:cs="Arial"/>
                <w:szCs w:val="18"/>
                <w:lang w:val="en-US" w:eastAsia="ar-SA"/>
              </w:rPr>
              <w:t>, Europe</w:t>
            </w:r>
          </w:p>
          <w:p w14:paraId="23896EF5"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TBD, Asia</w:t>
            </w:r>
          </w:p>
          <w:p w14:paraId="6A7278C1" w14:textId="77777777" w:rsidR="004D36FE" w:rsidRPr="00CF26CD"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14:paraId="448F7674" w14:textId="77777777" w:rsidR="004D36FE" w:rsidRPr="00BE2D9F" w:rsidRDefault="004D36FE" w:rsidP="004D36FE">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4D36FE" w:rsidRPr="00E225F9" w14:paraId="44F723AC" w14:textId="77777777" w:rsidTr="00566480">
        <w:trPr>
          <w:trHeight w:val="141"/>
        </w:trPr>
        <w:tc>
          <w:tcPr>
            <w:tcW w:w="14499" w:type="dxa"/>
            <w:gridSpan w:val="13"/>
            <w:tcBorders>
              <w:bottom w:val="single" w:sz="4" w:space="0" w:color="auto"/>
            </w:tcBorders>
            <w:shd w:val="clear" w:color="auto" w:fill="F2F2F2"/>
          </w:tcPr>
          <w:p w14:paraId="3BBFB7B3" w14:textId="2B39CE39" w:rsidR="004D36FE"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414625514"/>
            <w:r w:rsidRPr="00E225F9">
              <w:rPr>
                <w:rFonts w:eastAsia="Arial Unicode MS" w:cs="Arial"/>
                <w:b/>
                <w:color w:val="1F497D"/>
                <w:sz w:val="24"/>
                <w:szCs w:val="18"/>
                <w:lang w:eastAsia="ar-SA"/>
              </w:rPr>
              <w:t>Any other business</w:t>
            </w:r>
            <w:bookmarkEnd w:id="147"/>
          </w:p>
        </w:tc>
      </w:tr>
      <w:tr w:rsidR="004D36FE" w:rsidRPr="00B04844" w14:paraId="698C964D" w14:textId="77777777" w:rsidTr="00566480">
        <w:trPr>
          <w:trHeight w:val="141"/>
        </w:trPr>
        <w:tc>
          <w:tcPr>
            <w:tcW w:w="14499" w:type="dxa"/>
            <w:gridSpan w:val="13"/>
            <w:shd w:val="clear" w:color="auto" w:fill="F2F2F2"/>
          </w:tcPr>
          <w:p w14:paraId="58204890" w14:textId="4C507022" w:rsidR="004D36FE" w:rsidRPr="00F45489" w:rsidRDefault="004D36FE" w:rsidP="004D36F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8" w:name="_Toc316030641"/>
            <w:bookmarkStart w:id="149" w:name="_Toc324137383"/>
            <w:bookmarkStart w:id="150" w:name="_Toc331152547"/>
            <w:bookmarkStart w:id="151" w:name="_Toc378052474"/>
            <w:bookmarkStart w:id="152" w:name="_Toc387990783"/>
            <w:bookmarkStart w:id="153" w:name="_Toc395595534"/>
            <w:bookmarkStart w:id="154" w:name="_Toc414625515"/>
            <w:r w:rsidRPr="00F45489">
              <w:rPr>
                <w:rFonts w:eastAsia="Arial Unicode MS" w:cs="Arial"/>
                <w:b/>
                <w:color w:val="1F497D"/>
                <w:sz w:val="24"/>
                <w:szCs w:val="18"/>
                <w:lang w:eastAsia="ar-SA"/>
              </w:rPr>
              <w:t>Close</w:t>
            </w:r>
            <w:bookmarkEnd w:id="148"/>
            <w:bookmarkEnd w:id="149"/>
            <w:bookmarkEnd w:id="150"/>
            <w:bookmarkEnd w:id="151"/>
            <w:bookmarkEnd w:id="152"/>
            <w:bookmarkEnd w:id="153"/>
            <w:bookmarkEnd w:id="154"/>
          </w:p>
        </w:tc>
      </w:tr>
      <w:tr w:rsidR="004D36FE" w:rsidRPr="00B04844" w14:paraId="6A264446" w14:textId="77777777" w:rsidTr="00566480">
        <w:trPr>
          <w:trHeight w:val="141"/>
        </w:trPr>
        <w:tc>
          <w:tcPr>
            <w:tcW w:w="14499" w:type="dxa"/>
            <w:gridSpan w:val="13"/>
            <w:shd w:val="clear" w:color="auto" w:fill="auto"/>
          </w:tcPr>
          <w:p w14:paraId="516EE795" w14:textId="77777777" w:rsidR="004D36FE" w:rsidRPr="00F45489" w:rsidRDefault="004D36FE" w:rsidP="004D36FE">
            <w:pPr>
              <w:suppressAutoHyphens/>
              <w:spacing w:after="0" w:line="240" w:lineRule="auto"/>
              <w:rPr>
                <w:rFonts w:eastAsia="Arial Unicode MS" w:cs="Arial"/>
                <w:szCs w:val="18"/>
                <w:lang w:eastAsia="ar-SA"/>
              </w:rPr>
            </w:pPr>
          </w:p>
          <w:p w14:paraId="26B71047" w14:textId="77777777" w:rsidR="004D36FE" w:rsidRPr="00F45489" w:rsidRDefault="004D36FE" w:rsidP="004D36FE">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9 February 2018</w:t>
            </w:r>
          </w:p>
          <w:p w14:paraId="57F842C4" w14:textId="77777777" w:rsidR="004D36FE" w:rsidRPr="00F45489" w:rsidRDefault="004D36FE" w:rsidP="004D36FE">
            <w:pPr>
              <w:suppressAutoHyphens/>
              <w:spacing w:after="0" w:line="240" w:lineRule="auto"/>
              <w:rPr>
                <w:rFonts w:eastAsia="Arial Unicode MS" w:cs="Arial"/>
                <w:szCs w:val="18"/>
                <w:lang w:eastAsia="ar-SA"/>
              </w:rPr>
            </w:pPr>
          </w:p>
        </w:tc>
      </w:tr>
    </w:tbl>
    <w:p w14:paraId="591620EC"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C3E22" w14:textId="77777777" w:rsidR="004309FB" w:rsidRDefault="004309FB" w:rsidP="002E015E">
      <w:pPr>
        <w:spacing w:after="0" w:line="240" w:lineRule="auto"/>
      </w:pPr>
      <w:r>
        <w:separator/>
      </w:r>
    </w:p>
  </w:endnote>
  <w:endnote w:type="continuationSeparator" w:id="0">
    <w:p w14:paraId="1EE88452" w14:textId="77777777" w:rsidR="004309FB" w:rsidRDefault="004309FB" w:rsidP="002E015E">
      <w:pPr>
        <w:spacing w:after="0" w:line="240" w:lineRule="auto"/>
      </w:pPr>
      <w:r>
        <w:continuationSeparator/>
      </w:r>
    </w:p>
  </w:endnote>
  <w:endnote w:type="continuationNotice" w:id="1">
    <w:p w14:paraId="14C1F819" w14:textId="77777777" w:rsidR="004309FB" w:rsidRDefault="00430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E173" w14:textId="77777777" w:rsidR="004309FB" w:rsidRDefault="004309FB" w:rsidP="002E015E">
      <w:pPr>
        <w:spacing w:after="0" w:line="240" w:lineRule="auto"/>
      </w:pPr>
      <w:r>
        <w:separator/>
      </w:r>
    </w:p>
  </w:footnote>
  <w:footnote w:type="continuationSeparator" w:id="0">
    <w:p w14:paraId="388F66AC" w14:textId="77777777" w:rsidR="004309FB" w:rsidRDefault="004309FB" w:rsidP="002E015E">
      <w:pPr>
        <w:spacing w:after="0" w:line="240" w:lineRule="auto"/>
      </w:pPr>
      <w:r>
        <w:continuationSeparator/>
      </w:r>
    </w:p>
  </w:footnote>
  <w:footnote w:type="continuationNotice" w:id="1">
    <w:p w14:paraId="11681EA0" w14:textId="77777777" w:rsidR="004309FB" w:rsidRDefault="004309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F24"/>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39"/>
    <w:rsid w:val="00055887"/>
    <w:rsid w:val="00056373"/>
    <w:rsid w:val="0005666F"/>
    <w:rsid w:val="00056823"/>
    <w:rsid w:val="000568D8"/>
    <w:rsid w:val="000569F3"/>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30B3"/>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6DE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6D3"/>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3E0"/>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5ACC"/>
    <w:rsid w:val="001A5FF0"/>
    <w:rsid w:val="001A6B1E"/>
    <w:rsid w:val="001A6C8C"/>
    <w:rsid w:val="001A7842"/>
    <w:rsid w:val="001A7A33"/>
    <w:rsid w:val="001A7BE0"/>
    <w:rsid w:val="001A7F20"/>
    <w:rsid w:val="001B104F"/>
    <w:rsid w:val="001B1B94"/>
    <w:rsid w:val="001B21A1"/>
    <w:rsid w:val="001B22FD"/>
    <w:rsid w:val="001B2540"/>
    <w:rsid w:val="001B3870"/>
    <w:rsid w:val="001B43BD"/>
    <w:rsid w:val="001B5347"/>
    <w:rsid w:val="001B55DE"/>
    <w:rsid w:val="001B6679"/>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0C72"/>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2921"/>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9A7"/>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D46"/>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17B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36C"/>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DFB"/>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5B8"/>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C78"/>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5D84"/>
    <w:rsid w:val="00426237"/>
    <w:rsid w:val="004304A7"/>
    <w:rsid w:val="004309FB"/>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60"/>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266C"/>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2502"/>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6FE"/>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732"/>
    <w:rsid w:val="00517B0F"/>
    <w:rsid w:val="00517C64"/>
    <w:rsid w:val="00517FBA"/>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6B"/>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1B2"/>
    <w:rsid w:val="00557CC2"/>
    <w:rsid w:val="00557F5C"/>
    <w:rsid w:val="0056017E"/>
    <w:rsid w:val="005602EF"/>
    <w:rsid w:val="00560418"/>
    <w:rsid w:val="00561290"/>
    <w:rsid w:val="005614F8"/>
    <w:rsid w:val="00561945"/>
    <w:rsid w:val="00562C4E"/>
    <w:rsid w:val="00564095"/>
    <w:rsid w:val="00565CBE"/>
    <w:rsid w:val="00566480"/>
    <w:rsid w:val="005668E1"/>
    <w:rsid w:val="00567DB4"/>
    <w:rsid w:val="0057053F"/>
    <w:rsid w:val="0057153F"/>
    <w:rsid w:val="005715DA"/>
    <w:rsid w:val="0057213A"/>
    <w:rsid w:val="00572158"/>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03EC"/>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047"/>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321"/>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5D"/>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6CB1"/>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1AEB"/>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4B"/>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42CC"/>
    <w:rsid w:val="007B49CA"/>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1ED5"/>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0AF"/>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8F0"/>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3F46"/>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662"/>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246"/>
    <w:rsid w:val="00981632"/>
    <w:rsid w:val="00982213"/>
    <w:rsid w:val="00982450"/>
    <w:rsid w:val="00982A77"/>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1C"/>
    <w:rsid w:val="009A7CD0"/>
    <w:rsid w:val="009B0A53"/>
    <w:rsid w:val="009B1044"/>
    <w:rsid w:val="009B1108"/>
    <w:rsid w:val="009B1228"/>
    <w:rsid w:val="009B21A7"/>
    <w:rsid w:val="009B2FB9"/>
    <w:rsid w:val="009B314D"/>
    <w:rsid w:val="009B49F5"/>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09B"/>
    <w:rsid w:val="009D3874"/>
    <w:rsid w:val="009D3F23"/>
    <w:rsid w:val="009D4B72"/>
    <w:rsid w:val="009D4C69"/>
    <w:rsid w:val="009D6723"/>
    <w:rsid w:val="009D6F57"/>
    <w:rsid w:val="009D75DC"/>
    <w:rsid w:val="009D7E49"/>
    <w:rsid w:val="009E137E"/>
    <w:rsid w:val="009E1A8F"/>
    <w:rsid w:val="009E1CAA"/>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576B"/>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4AF"/>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050"/>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5C5F"/>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49A0"/>
    <w:rsid w:val="00BD5222"/>
    <w:rsid w:val="00BD5545"/>
    <w:rsid w:val="00BD6461"/>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5A7"/>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59"/>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2ACF"/>
    <w:rsid w:val="00C330D9"/>
    <w:rsid w:val="00C335CA"/>
    <w:rsid w:val="00C33E8F"/>
    <w:rsid w:val="00C35F58"/>
    <w:rsid w:val="00C368FC"/>
    <w:rsid w:val="00C3714E"/>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45F"/>
    <w:rsid w:val="00C935D4"/>
    <w:rsid w:val="00C94126"/>
    <w:rsid w:val="00C9418E"/>
    <w:rsid w:val="00C9494F"/>
    <w:rsid w:val="00C94FF8"/>
    <w:rsid w:val="00C953AE"/>
    <w:rsid w:val="00C9540A"/>
    <w:rsid w:val="00C955E8"/>
    <w:rsid w:val="00C9613F"/>
    <w:rsid w:val="00C962C2"/>
    <w:rsid w:val="00C966E6"/>
    <w:rsid w:val="00C96945"/>
    <w:rsid w:val="00C97884"/>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C7DF4"/>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2C8"/>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56A"/>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9B1"/>
    <w:rsid w:val="00D33BBB"/>
    <w:rsid w:val="00D348D5"/>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175D8"/>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57FF2"/>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2CA"/>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8B0"/>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17BE7"/>
    <w:rsid w:val="00F2028F"/>
    <w:rsid w:val="00F2095D"/>
    <w:rsid w:val="00F21844"/>
    <w:rsid w:val="00F219B0"/>
    <w:rsid w:val="00F21E1B"/>
    <w:rsid w:val="00F2274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5ED"/>
    <w:rsid w:val="00F84E3F"/>
    <w:rsid w:val="00F84EA5"/>
    <w:rsid w:val="00F855A9"/>
    <w:rsid w:val="00F85C85"/>
    <w:rsid w:val="00F85D48"/>
    <w:rsid w:val="00F85D8A"/>
    <w:rsid w:val="00F8601E"/>
    <w:rsid w:val="00F86355"/>
    <w:rsid w:val="00F87158"/>
    <w:rsid w:val="00F8755C"/>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0DF"/>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9F0"/>
    <w:rsid w:val="00FC4B31"/>
    <w:rsid w:val="00FC5053"/>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6FA7"/>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1904C32"/>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SA1%20Fukuoka%202018\Docs\S1-180186.zip" TargetMode="External"/><Relationship Id="rId299" Type="http://schemas.openxmlformats.org/officeDocument/2006/relationships/hyperlink" Target="file:///D:\3GPP\SA1%20Fukuoka%202018\Docs\S1-180266.zip" TargetMode="External"/><Relationship Id="rId303" Type="http://schemas.openxmlformats.org/officeDocument/2006/relationships/hyperlink" Target="file:///D:\3GPP\SA1%20Fukuoka%202018\Docs\S1-180269.zip" TargetMode="External"/><Relationship Id="rId21" Type="http://schemas.openxmlformats.org/officeDocument/2006/relationships/hyperlink" Target="file:///D:\3GPP\SA1%20Fukuoka%202018\Docs\S1-180017.zip" TargetMode="External"/><Relationship Id="rId42" Type="http://schemas.openxmlformats.org/officeDocument/2006/relationships/hyperlink" Target="file:///D:\3GPP\SA1%20Fukuoka%202018\Docs\S1-180144.zip" TargetMode="External"/><Relationship Id="rId63" Type="http://schemas.openxmlformats.org/officeDocument/2006/relationships/hyperlink" Target="file:///D:\3GPP\SA1%20Fukuoka%202018\Docs\S1-180206.zip" TargetMode="External"/><Relationship Id="rId84" Type="http://schemas.openxmlformats.org/officeDocument/2006/relationships/hyperlink" Target="file:///D:\3GPP\SA1%20Fukuoka%202018\Docs\S1-180178.zip" TargetMode="External"/><Relationship Id="rId138" Type="http://schemas.openxmlformats.org/officeDocument/2006/relationships/hyperlink" Target="file:///D:\3GPP\SA1%20Fukuoka%202018\Docs\S1-180235.zip" TargetMode="External"/><Relationship Id="rId159" Type="http://schemas.openxmlformats.org/officeDocument/2006/relationships/hyperlink" Target="file:///D:\3GPP\SA1%20Fukuoka%202018\Docs\S1-180016.zip" TargetMode="External"/><Relationship Id="rId170" Type="http://schemas.openxmlformats.org/officeDocument/2006/relationships/hyperlink" Target="file:///D:\3GPP\SA1%20Fukuoka%202018\Docs\S1-180276.zip" TargetMode="External"/><Relationship Id="rId191" Type="http://schemas.openxmlformats.org/officeDocument/2006/relationships/hyperlink" Target="file:///D:\3GPP\SA1%20Fukuoka%202018\Docs\S1-180028.zip" TargetMode="External"/><Relationship Id="rId205" Type="http://schemas.openxmlformats.org/officeDocument/2006/relationships/hyperlink" Target="file:///D:\3GPP\SA1%20Fukuoka%202018\Docs\S1-180074.zip" TargetMode="External"/><Relationship Id="rId226" Type="http://schemas.openxmlformats.org/officeDocument/2006/relationships/hyperlink" Target="file:///D:\3GPP\SA1%20Fukuoka%202018\Docs\S1-180246.zip" TargetMode="External"/><Relationship Id="rId247" Type="http://schemas.openxmlformats.org/officeDocument/2006/relationships/hyperlink" Target="file:///D:\3GPP\SA1%20Fukuoka%202018\Docs\S1-180250.zip" TargetMode="External"/><Relationship Id="rId107" Type="http://schemas.openxmlformats.org/officeDocument/2006/relationships/hyperlink" Target="file:///D:\3GPP\SA1%20Fukuoka%202018\Docs\S1-180190.zip" TargetMode="External"/><Relationship Id="rId268" Type="http://schemas.openxmlformats.org/officeDocument/2006/relationships/hyperlink" Target="file:///D:\3GPP\SA1%20Fukuoka%202018\Docs\S1-180055.zip" TargetMode="External"/><Relationship Id="rId289" Type="http://schemas.openxmlformats.org/officeDocument/2006/relationships/hyperlink" Target="file:///D:\3GPP\SA1%20Fukuoka%202018\Docs\S1-180257.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docs\S1-180283.zip" TargetMode="External"/><Relationship Id="rId53" Type="http://schemas.openxmlformats.org/officeDocument/2006/relationships/hyperlink" Target="file:///D:\3GPP\SA1%20Fukuoka%202018\Docs\S1-180215.zip" TargetMode="External"/><Relationship Id="rId74" Type="http://schemas.openxmlformats.org/officeDocument/2006/relationships/hyperlink" Target="file:///D:\3GPP\SA1%20Fukuoka%202018\Docs\S1-180057.zip" TargetMode="External"/><Relationship Id="rId128" Type="http://schemas.openxmlformats.org/officeDocument/2006/relationships/hyperlink" Target="file:///D:\3GPP\SA1%20Fukuoka%202018\Docs\S1-180086.zip" TargetMode="External"/><Relationship Id="rId149" Type="http://schemas.openxmlformats.org/officeDocument/2006/relationships/hyperlink" Target="file:///D:\3GPP\SA1%20Fukuoka%202018\Docs\S1-180110.zip" TargetMode="External"/><Relationship Id="rId5" Type="http://schemas.openxmlformats.org/officeDocument/2006/relationships/webSettings" Target="webSettings.xml"/><Relationship Id="rId95" Type="http://schemas.openxmlformats.org/officeDocument/2006/relationships/hyperlink" Target="file:///D:\3GPP\SA1%20Fukuoka%202018\Docs\S1-180145.zip" TargetMode="External"/><Relationship Id="rId160" Type="http://schemas.openxmlformats.org/officeDocument/2006/relationships/hyperlink" Target="file:///D:\3GPP\SA1%20Fukuoka%202018\Docs\S1-180030.zip" TargetMode="External"/><Relationship Id="rId181" Type="http://schemas.openxmlformats.org/officeDocument/2006/relationships/hyperlink" Target="file:///D:\3GPP\SA1%20Fukuoka%202018\Docs\S1-180117.zip" TargetMode="External"/><Relationship Id="rId216" Type="http://schemas.openxmlformats.org/officeDocument/2006/relationships/hyperlink" Target="file:///D:\3GPP\SA1%20Fukuoka%202018\Docs\S1-180245.zip" TargetMode="External"/><Relationship Id="rId237" Type="http://schemas.openxmlformats.org/officeDocument/2006/relationships/hyperlink" Target="file:///D:\3GPP\SA1%20Fukuoka%202018\Docs\S1-180220.zip" TargetMode="External"/><Relationship Id="rId258" Type="http://schemas.openxmlformats.org/officeDocument/2006/relationships/hyperlink" Target="file:///D:\3GPP\SA1%20Fukuoka%202018\Docs\S1-180041.zip" TargetMode="External"/><Relationship Id="rId279" Type="http://schemas.openxmlformats.org/officeDocument/2006/relationships/hyperlink" Target="file:///D:\3GPP\SA1%20Fukuoka%202018\Docs\S1-180222.zip" TargetMode="External"/><Relationship Id="rId22" Type="http://schemas.openxmlformats.org/officeDocument/2006/relationships/hyperlink" Target="file:///D:\3GPP\SA1%20Fukuoka%202018\Docs\S1-180153.zip" TargetMode="External"/><Relationship Id="rId43" Type="http://schemas.openxmlformats.org/officeDocument/2006/relationships/hyperlink" Target="file:///D:\3GPP\SA1%20Fukuoka%202018\docs\S1-180280.zip" TargetMode="External"/><Relationship Id="rId64" Type="http://schemas.openxmlformats.org/officeDocument/2006/relationships/hyperlink" Target="file:///D:\3GPP\SA1%20Fukuoka%202018\Docs\S1-180207.zip" TargetMode="External"/><Relationship Id="rId118" Type="http://schemas.openxmlformats.org/officeDocument/2006/relationships/hyperlink" Target="file:///D:\3GPP\SA1%20Fukuoka%202018\Docs\S1-180187.zip" TargetMode="External"/><Relationship Id="rId139" Type="http://schemas.openxmlformats.org/officeDocument/2006/relationships/hyperlink" Target="file:///D:\3GPP\SA1%20Fukuoka%202018\Docs\S1-180236.zip" TargetMode="External"/><Relationship Id="rId290" Type="http://schemas.openxmlformats.org/officeDocument/2006/relationships/hyperlink" Target="file:///D:\3GPP\SA1%20Fukuoka%202018\Docs\S1-180258.zip" TargetMode="External"/><Relationship Id="rId304" Type="http://schemas.openxmlformats.org/officeDocument/2006/relationships/fontTable" Target="fontTable.xml"/><Relationship Id="rId85" Type="http://schemas.openxmlformats.org/officeDocument/2006/relationships/hyperlink" Target="file:///D:\3GPP\SA1%20Fukuoka%202018\Docs\S1-180182.zip" TargetMode="External"/><Relationship Id="rId150" Type="http://schemas.openxmlformats.org/officeDocument/2006/relationships/hyperlink" Target="file:///D:\3GPP\SA1%20Fukuoka%202018\Docs\S1-180111.zip" TargetMode="External"/><Relationship Id="rId171" Type="http://schemas.openxmlformats.org/officeDocument/2006/relationships/hyperlink" Target="file:///D:\3GPP\SA1%20Fukuoka%202018\Docs\S1-180140.zip" TargetMode="External"/><Relationship Id="rId192" Type="http://schemas.openxmlformats.org/officeDocument/2006/relationships/hyperlink" Target="file:///D:\3GPP\SA1%20Fukuoka%202018\Docs\S1-180029.zip" TargetMode="External"/><Relationship Id="rId206" Type="http://schemas.openxmlformats.org/officeDocument/2006/relationships/hyperlink" Target="file:///D:\3GPP\SA1%20Fukuoka%202018\Docs\S1-180124.zip" TargetMode="External"/><Relationship Id="rId227" Type="http://schemas.openxmlformats.org/officeDocument/2006/relationships/hyperlink" Target="file:///D:\3GPP\SA1%20Fukuoka%202018\Docs\S1-180247.zip" TargetMode="External"/><Relationship Id="rId248" Type="http://schemas.openxmlformats.org/officeDocument/2006/relationships/hyperlink" Target="file:///D:\3GPP\SA1%20Fukuoka%202018\Docs\S1-180251.zip" TargetMode="External"/><Relationship Id="rId269" Type="http://schemas.openxmlformats.org/officeDocument/2006/relationships/hyperlink" Target="file:///D:\3GPP\SA1%20Fukuoka%202018\Docs\S1-180253.zip" TargetMode="External"/><Relationship Id="rId12" Type="http://schemas.openxmlformats.org/officeDocument/2006/relationships/hyperlink" Target="file:///D:\3GPP\SA1%20Fukuoka%202018\Docs\S1-180000.zip" TargetMode="External"/><Relationship Id="rId33" Type="http://schemas.openxmlformats.org/officeDocument/2006/relationships/hyperlink" Target="file:///D:\3GPP\SA1%20Fukuoka%202018\Docs\S1-180027.zip" TargetMode="External"/><Relationship Id="rId108" Type="http://schemas.openxmlformats.org/officeDocument/2006/relationships/hyperlink" Target="file:///D:\3GPP\SA1%20Fukuoka%202018\Docs\S1-180037.zip" TargetMode="External"/><Relationship Id="rId129" Type="http://schemas.openxmlformats.org/officeDocument/2006/relationships/hyperlink" Target="file:///D:\3GPP\SA1%20Fukuoka%202018\Docs\S1-180064.zip" TargetMode="External"/><Relationship Id="rId280" Type="http://schemas.openxmlformats.org/officeDocument/2006/relationships/hyperlink" Target="file:///D:\3GPP\SA1%20Fukuoka%202018\Docs\S1-180077.zip" TargetMode="External"/><Relationship Id="rId54" Type="http://schemas.openxmlformats.org/officeDocument/2006/relationships/hyperlink" Target="file:///D:\3GPP\SA1%20Fukuoka%202018\Docs\S1-180205.zip" TargetMode="External"/><Relationship Id="rId75" Type="http://schemas.openxmlformats.org/officeDocument/2006/relationships/hyperlink" Target="file:///D:\3GPP\SA1%20Fukuoka%202018\Docs\S1-180058.zip" TargetMode="External"/><Relationship Id="rId96" Type="http://schemas.openxmlformats.org/officeDocument/2006/relationships/hyperlink" Target="file:///D:\3GPP\SA1%20Fukuoka%202018\Docs\S1-180146.zip" TargetMode="External"/><Relationship Id="rId140" Type="http://schemas.openxmlformats.org/officeDocument/2006/relationships/hyperlink" Target="file:///D:\3GPP\SA1%20Fukuoka%202018\Docs\S1-180113.zip" TargetMode="External"/><Relationship Id="rId161" Type="http://schemas.openxmlformats.org/officeDocument/2006/relationships/hyperlink" Target="file:///D:\3GPP\SA1%20Fukuoka%202018\Docs\S1-180031.zip" TargetMode="External"/><Relationship Id="rId182" Type="http://schemas.openxmlformats.org/officeDocument/2006/relationships/hyperlink" Target="file:///D:\3GPP\SA1%20Fukuoka%202018\Docs\S1-180275.zip" TargetMode="External"/><Relationship Id="rId217" Type="http://schemas.openxmlformats.org/officeDocument/2006/relationships/hyperlink" Target="file:///D:\3GPP\SA1%20Fukuoka%202018\Docs\S1-180012.zip" TargetMode="External"/><Relationship Id="rId6" Type="http://schemas.openxmlformats.org/officeDocument/2006/relationships/footnotes" Target="footnotes.xml"/><Relationship Id="rId238" Type="http://schemas.openxmlformats.org/officeDocument/2006/relationships/hyperlink" Target="file:///D:\3GPP\SA1%20Fukuoka%202018\Docs\S1-180248.zip" TargetMode="External"/><Relationship Id="rId259" Type="http://schemas.openxmlformats.org/officeDocument/2006/relationships/hyperlink" Target="file:///D:\3GPP\SA1%20Fukuoka%202018\Docs\S1-180252.zip" TargetMode="External"/><Relationship Id="rId23" Type="http://schemas.openxmlformats.org/officeDocument/2006/relationships/hyperlink" Target="file:///D:\3GPP\SA1%20Fukuoka%202018\Docs\S1-180019.zip" TargetMode="External"/><Relationship Id="rId119" Type="http://schemas.openxmlformats.org/officeDocument/2006/relationships/hyperlink" Target="file:///D:\3GPP\SA1%20Fukuoka%202018\Docs\S1-180188.zip" TargetMode="External"/><Relationship Id="rId270" Type="http://schemas.openxmlformats.org/officeDocument/2006/relationships/hyperlink" Target="file:///D:\3GPP\SA1%20Fukuoka%202018\Docs\S1-180254.zip" TargetMode="External"/><Relationship Id="rId291" Type="http://schemas.openxmlformats.org/officeDocument/2006/relationships/hyperlink" Target="file:///D:\3GPP\SA1%20Fukuoka%202018\Docs\S1-180259.zip" TargetMode="External"/><Relationship Id="rId305" Type="http://schemas.openxmlformats.org/officeDocument/2006/relationships/theme" Target="theme/theme1.xml"/><Relationship Id="rId44" Type="http://schemas.openxmlformats.org/officeDocument/2006/relationships/hyperlink" Target="docs\S1-180204.zip" TargetMode="External"/><Relationship Id="rId65" Type="http://schemas.openxmlformats.org/officeDocument/2006/relationships/hyperlink" Target="file:///D:\3GPP\SA1%20Fukuoka%202018\Docs\S1-180209.zip" TargetMode="External"/><Relationship Id="rId86" Type="http://schemas.openxmlformats.org/officeDocument/2006/relationships/hyperlink" Target="file:///D:\3GPP\SA1%20Fukuoka%202018\Docs\S1-180017.zip" TargetMode="External"/><Relationship Id="rId130" Type="http://schemas.openxmlformats.org/officeDocument/2006/relationships/hyperlink" Target="file:///D:\3GPP\SA1%20Fukuoka%202018\Docs\S1-180065.zip" TargetMode="External"/><Relationship Id="rId151" Type="http://schemas.openxmlformats.org/officeDocument/2006/relationships/hyperlink" Target="file:///D:\3GPP\SA1%20Fukuoka%202018\Docs\S1-180078.zip" TargetMode="External"/><Relationship Id="rId172" Type="http://schemas.openxmlformats.org/officeDocument/2006/relationships/hyperlink" Target="file:///D:\3GPP\SA1%20Fukuoka%202018\Docs\S1-180195.zip" TargetMode="External"/><Relationship Id="rId193" Type="http://schemas.openxmlformats.org/officeDocument/2006/relationships/hyperlink" Target="file:///D:\3GPP\SA1%20Fukuoka%202018\Docs\S1-180107.zip" TargetMode="External"/><Relationship Id="rId207" Type="http://schemas.openxmlformats.org/officeDocument/2006/relationships/hyperlink" Target="file:///D:\3GPP\SA1%20Fukuoka%202018\Docs\S1-180169.zip" TargetMode="External"/><Relationship Id="rId228" Type="http://schemas.openxmlformats.org/officeDocument/2006/relationships/hyperlink" Target="file:///D:\3GPP\SA1%20Fukuoka%202018\Docs\S1-180137.zip" TargetMode="External"/><Relationship Id="rId249" Type="http://schemas.openxmlformats.org/officeDocument/2006/relationships/hyperlink" Target="file:///D:\3GPP\SA1%20Fukuoka%202018\Docs\S1-180033.zip" TargetMode="External"/><Relationship Id="rId13" Type="http://schemas.openxmlformats.org/officeDocument/2006/relationships/hyperlink" Target="file:///D:\3GPP\SA1%20Fukuoka%202018\Docs\S1-180001.zip" TargetMode="External"/><Relationship Id="rId109" Type="http://schemas.openxmlformats.org/officeDocument/2006/relationships/hyperlink" Target="file:///D:\3GPP\SA1%20Fukuoka%202018\Docs\S1-180079.zip" TargetMode="External"/><Relationship Id="rId260" Type="http://schemas.openxmlformats.org/officeDocument/2006/relationships/hyperlink" Target="file:///D:\3GPP\SA1%20Fukuoka%202018\Docs\S1-180071.zip" TargetMode="External"/><Relationship Id="rId281" Type="http://schemas.openxmlformats.org/officeDocument/2006/relationships/hyperlink" Target="file:///D:\3GPP\SA1%20Fukuoka%202018\Docs\S1-180272.zip" TargetMode="External"/><Relationship Id="rId34" Type="http://schemas.openxmlformats.org/officeDocument/2006/relationships/hyperlink" Target="file:///D:\3GPP\SA1%20Fukuoka%202018\Docs\S1-180203.zip" TargetMode="External"/><Relationship Id="rId55" Type="http://schemas.openxmlformats.org/officeDocument/2006/relationships/hyperlink" Target="file:///D:\3GPP\SA1%20Fukuoka%202018\Docs\S1-180225.zip" TargetMode="External"/><Relationship Id="rId76" Type="http://schemas.openxmlformats.org/officeDocument/2006/relationships/hyperlink" Target="file:///D:\3GPP\SA1%20Fukuoka%202018\Docs\S1-180102.zip" TargetMode="External"/><Relationship Id="rId97" Type="http://schemas.openxmlformats.org/officeDocument/2006/relationships/hyperlink" Target="file:///D:\3GPP\SA1%20Fukuoka%202018\Docs\S1-180060.zip" TargetMode="External"/><Relationship Id="rId120" Type="http://schemas.openxmlformats.org/officeDocument/2006/relationships/hyperlink" Target="file:///D:\3GPP\SA1%20Fukuoka%202018\Docs\S1-180189.zip" TargetMode="External"/><Relationship Id="rId141" Type="http://schemas.openxmlformats.org/officeDocument/2006/relationships/hyperlink" Target="file:///D:\3GPP\SA1%20Fukuoka%202018\Docs\S1-180166.zip" TargetMode="External"/><Relationship Id="rId7" Type="http://schemas.openxmlformats.org/officeDocument/2006/relationships/endnotes" Target="endnotes.xml"/><Relationship Id="rId162" Type="http://schemas.openxmlformats.org/officeDocument/2006/relationships/hyperlink" Target="file:///D:\3GPP\SA1%20Fukuoka%202018\Docs\S1-180103.zip" TargetMode="External"/><Relationship Id="rId183" Type="http://schemas.openxmlformats.org/officeDocument/2006/relationships/hyperlink" Target="file:///D:\3GPP\SA1%20Fukuoka%202018\Docs\S1-180116.zip" TargetMode="External"/><Relationship Id="rId218" Type="http://schemas.openxmlformats.org/officeDocument/2006/relationships/hyperlink" Target="file:///D:\3GPP\SA1%20Fukuoka%202018\Docs\S1-180013.zip" TargetMode="External"/><Relationship Id="rId239" Type="http://schemas.openxmlformats.org/officeDocument/2006/relationships/hyperlink" Target="file:///D:\3GPP\SA1%20Fukuoka%202018\Docs\S1-180249.zip" TargetMode="External"/><Relationship Id="rId2" Type="http://schemas.openxmlformats.org/officeDocument/2006/relationships/numbering" Target="numbering.xml"/><Relationship Id="rId29" Type="http://schemas.openxmlformats.org/officeDocument/2006/relationships/hyperlink" Target="file:///D:\3GPP\SA1%20Fukuoka%202018\Docs\S1-180157.zip" TargetMode="External"/><Relationship Id="rId250" Type="http://schemas.openxmlformats.org/officeDocument/2006/relationships/hyperlink" Target="file:///D:\3GPP\SA1%20Fukuoka%202018\Docs\S1-180034.zip" TargetMode="External"/><Relationship Id="rId255" Type="http://schemas.openxmlformats.org/officeDocument/2006/relationships/hyperlink" Target="file:///D:\3GPP\SA1%20Fukuoka%202018\Docs\S1-180115.zip" TargetMode="External"/><Relationship Id="rId271" Type="http://schemas.openxmlformats.org/officeDocument/2006/relationships/hyperlink" Target="file:///D:\3GPP\SA1%20Fukuoka%202018\Docs\S1-180255.zip" TargetMode="External"/><Relationship Id="rId276" Type="http://schemas.openxmlformats.org/officeDocument/2006/relationships/hyperlink" Target="file:///D:\3GPP\SA1%20Fukuoka%202018\Docs\S1-180010.zip" TargetMode="External"/><Relationship Id="rId292" Type="http://schemas.openxmlformats.org/officeDocument/2006/relationships/hyperlink" Target="file:///D:\3GPP\SA1%20Fukuoka%202018\Docs\S1-180093.zip" TargetMode="External"/><Relationship Id="rId297" Type="http://schemas.openxmlformats.org/officeDocument/2006/relationships/hyperlink" Target="file:///D:\3GPP\SA1%20Fukuoka%202018\Docs\S1-180264.zip" TargetMode="External"/><Relationship Id="rId24" Type="http://schemas.openxmlformats.org/officeDocument/2006/relationships/hyperlink" Target="file:///D:\3GPP\SA1%20Fukuoka%202018\Docs\S1-180020.zip" TargetMode="External"/><Relationship Id="rId40" Type="http://schemas.openxmlformats.org/officeDocument/2006/relationships/hyperlink" Target="file:///D:\3GPP\SA1%20Fukuoka%202018\Docs\S1-180213.zip" TargetMode="External"/><Relationship Id="rId45" Type="http://schemas.openxmlformats.org/officeDocument/2006/relationships/hyperlink" Target="file:///D:\3GPP\SA1%20Fukuoka%202018\Docs\S1-180224.zip" TargetMode="External"/><Relationship Id="rId66" Type="http://schemas.openxmlformats.org/officeDocument/2006/relationships/hyperlink" Target="file:///D:\3GPP\SA1%20Fukuoka%202018\Docs\S1-180227.zip" TargetMode="External"/><Relationship Id="rId87" Type="http://schemas.openxmlformats.org/officeDocument/2006/relationships/hyperlink" Target="file:///D:\3GPP\SA1%20Fukuoka%202018\Docs\S1-180019.zip" TargetMode="External"/><Relationship Id="rId110" Type="http://schemas.openxmlformats.org/officeDocument/2006/relationships/hyperlink" Target="file:///D:\3GPP\SA1%20Fukuoka%202018\Docs\S1-180082.zip" TargetMode="External"/><Relationship Id="rId115" Type="http://schemas.openxmlformats.org/officeDocument/2006/relationships/hyperlink" Target="file:///D:\3GPP\SA1%20Fukuoka%202018\Docs\S1-180184.zip" TargetMode="External"/><Relationship Id="rId131" Type="http://schemas.openxmlformats.org/officeDocument/2006/relationships/hyperlink" Target="file:///D:\3GPP\SA1%20Fukuoka%202018\Docs\S1-180066.zip" TargetMode="External"/><Relationship Id="rId136" Type="http://schemas.openxmlformats.org/officeDocument/2006/relationships/hyperlink" Target="file:///D:\3GPP\SA1%20Fukuoka%202018\Docs\S1-180070.zip" TargetMode="External"/><Relationship Id="rId157" Type="http://schemas.openxmlformats.org/officeDocument/2006/relationships/hyperlink" Target="file:///D:\3GPP\SA1%20Fukuoka%202018\Docs\S1-180238.zip" TargetMode="External"/><Relationship Id="rId178" Type="http://schemas.openxmlformats.org/officeDocument/2006/relationships/hyperlink" Target="file:///D:\3GPP\SA1%20Fukuoka%202018\Docs\S1-180119.zip" TargetMode="External"/><Relationship Id="rId301" Type="http://schemas.openxmlformats.org/officeDocument/2006/relationships/hyperlink" Target="file:///D:\3GPP\SA1%20Fukuoka%202018\Docs\S1-180268.zip" TargetMode="External"/><Relationship Id="rId61" Type="http://schemas.openxmlformats.org/officeDocument/2006/relationships/hyperlink" Target="file:///D:\3GPP\SA1%20Fukuoka%202018\Docs\S1-180204.zip" TargetMode="External"/><Relationship Id="rId82" Type="http://schemas.openxmlformats.org/officeDocument/2006/relationships/hyperlink" Target="file:///D:\3GPP\SA1%20Fukuoka%202018\Docs\S1-180202.zip" TargetMode="External"/><Relationship Id="rId152" Type="http://schemas.openxmlformats.org/officeDocument/2006/relationships/hyperlink" Target="file:///D:\3GPP\SA1%20Fukuoka%202018\Docs\S1-180088.zip" TargetMode="External"/><Relationship Id="rId173" Type="http://schemas.openxmlformats.org/officeDocument/2006/relationships/hyperlink" Target="file:///D:\3GPP\SA1%20Fukuoka%202018\Docs\S1-180042.zip" TargetMode="External"/><Relationship Id="rId194" Type="http://schemas.openxmlformats.org/officeDocument/2006/relationships/hyperlink" Target="file:///D:\3GPP\SA1%20Fukuoka%202018\Docs\S1-180081.zip" TargetMode="External"/><Relationship Id="rId199" Type="http://schemas.openxmlformats.org/officeDocument/2006/relationships/hyperlink" Target="file:///D:\3GPP\SA1%20Fukuoka%202018\Docs\S1-180128.zip" TargetMode="External"/><Relationship Id="rId203" Type="http://schemas.openxmlformats.org/officeDocument/2006/relationships/hyperlink" Target="file:///D:\3GPP\SA1%20Fukuoka%202018\Docs\S1-180023.zip" TargetMode="External"/><Relationship Id="rId208" Type="http://schemas.openxmlformats.org/officeDocument/2006/relationships/hyperlink" Target="file:///D:\3GPP\SA1%20Fukuoka%202018\Docs\S1-180170.zip" TargetMode="External"/><Relationship Id="rId229" Type="http://schemas.openxmlformats.org/officeDocument/2006/relationships/hyperlink" Target="file:///D:\3GPP\SA1%20Fukuoka%202018\docs\S1-180134.zip" TargetMode="External"/><Relationship Id="rId19" Type="http://schemas.openxmlformats.org/officeDocument/2006/relationships/hyperlink" Target="file:///D:\3GPP\SA1%20Fukuoka%202018\Docs\S1-180003.zip" TargetMode="External"/><Relationship Id="rId224" Type="http://schemas.openxmlformats.org/officeDocument/2006/relationships/hyperlink" Target="file:///D:\3GPP\SA1%20Fukuoka%202018\Docs\S1-180160.zip" TargetMode="External"/><Relationship Id="rId240" Type="http://schemas.openxmlformats.org/officeDocument/2006/relationships/hyperlink" Target="file:///D:\3GPP\SA1%20Fukuoka%202018\Docs\S1-180094.zip" TargetMode="External"/><Relationship Id="rId245" Type="http://schemas.openxmlformats.org/officeDocument/2006/relationships/hyperlink" Target="file:///D:\3GPP\SA1%20Fukuoka%202018\Docs\S1-180097.zip" TargetMode="External"/><Relationship Id="rId261" Type="http://schemas.openxmlformats.org/officeDocument/2006/relationships/hyperlink" Target="file:///D:\3GPP\SA1%20Fukuoka%202018\Docs\S1-180271.zip" TargetMode="External"/><Relationship Id="rId266" Type="http://schemas.openxmlformats.org/officeDocument/2006/relationships/hyperlink" Target="file:///D:\3GPP\SA1%20Fukuoka%202018\Docs\S1-180075.zip" TargetMode="External"/><Relationship Id="rId287" Type="http://schemas.openxmlformats.org/officeDocument/2006/relationships/hyperlink" Target="file:///D:\3GPP\SA1%20Fukuoka%202018\Docs\S1-180180.zip" TargetMode="External"/><Relationship Id="rId14" Type="http://schemas.openxmlformats.org/officeDocument/2006/relationships/hyperlink" Target="file:///D:\3GPP\SA1%20Fukuoka%202018\Docs\S1-180223.zip" TargetMode="External"/><Relationship Id="rId30" Type="http://schemas.openxmlformats.org/officeDocument/2006/relationships/hyperlink" Target="file:///D:\3GPP\SA1%20Fukuoka%202018\Docs\S1-180018.zip" TargetMode="External"/><Relationship Id="rId35" Type="http://schemas.openxmlformats.org/officeDocument/2006/relationships/hyperlink" Target="file:///D:\3GPP\SA1%20Fukuoka%202018\Docs\S1-180216.zip" TargetMode="External"/><Relationship Id="rId56" Type="http://schemas.openxmlformats.org/officeDocument/2006/relationships/hyperlink" Target="file:///D:\3GPP\SA1%20Fukuoka%202018\Docs\S1-180226.zip" TargetMode="External"/><Relationship Id="rId77" Type="http://schemas.openxmlformats.org/officeDocument/2006/relationships/hyperlink" Target="file:///D:\3GPP\SA1%20Fukuoka%202018\Docs\S1-180091.zip" TargetMode="External"/><Relationship Id="rId100" Type="http://schemas.openxmlformats.org/officeDocument/2006/relationships/hyperlink" Target="file:///D:\3GPP\SA1%20Fukuoka%202018\Docs\S1-180062.zip" TargetMode="External"/><Relationship Id="rId105" Type="http://schemas.openxmlformats.org/officeDocument/2006/relationships/hyperlink" Target="file:///D:\3GPP\SA1%20Fukuoka%202018\Docs\S1-180193.zip" TargetMode="External"/><Relationship Id="rId126" Type="http://schemas.openxmlformats.org/officeDocument/2006/relationships/hyperlink" Target="file:///D:\3GPP\SA1%20Fukuoka%202018\Docs\S1-180234.zip" TargetMode="External"/><Relationship Id="rId147" Type="http://schemas.openxmlformats.org/officeDocument/2006/relationships/hyperlink" Target="file:///D:\3GPP\SA1%20Fukuoka%202018\Docs\S1-180106.zip" TargetMode="External"/><Relationship Id="rId168" Type="http://schemas.openxmlformats.org/officeDocument/2006/relationships/hyperlink" Target="file:///D:\3GPP\SA1%20Fukuoka%202018\Docs\S1-180108.zip" TargetMode="External"/><Relationship Id="rId282" Type="http://schemas.openxmlformats.org/officeDocument/2006/relationships/hyperlink" Target="file:///D:\3GPP\SA1%20Fukuoka%202018\Docs\S1-180084.zip" TargetMode="External"/><Relationship Id="rId8" Type="http://schemas.openxmlformats.org/officeDocument/2006/relationships/hyperlink" Target="https://portal.3gpp.org/" TargetMode="External"/><Relationship Id="rId51" Type="http://schemas.openxmlformats.org/officeDocument/2006/relationships/hyperlink" Target="file:///D:\3GPP\SA1%20Fukuoka%202018\Docs\S1-180211.zip" TargetMode="External"/><Relationship Id="rId72" Type="http://schemas.openxmlformats.org/officeDocument/2006/relationships/hyperlink" Target="file:///D:\3GPP\SA1%20Fukuoka%202018\Docs\S1-180056.zip" TargetMode="External"/><Relationship Id="rId93" Type="http://schemas.openxmlformats.org/officeDocument/2006/relationships/hyperlink" Target="file:///D:\3GPP\SA1%20Fukuoka%202018\Docs\S1-180054.zip" TargetMode="External"/><Relationship Id="rId98" Type="http://schemas.openxmlformats.org/officeDocument/2006/relationships/hyperlink" Target="file:///D:\3GPP\SA1%20Fukuoka%202018\Docs\S1-180171.zip" TargetMode="External"/><Relationship Id="rId121" Type="http://schemas.openxmlformats.org/officeDocument/2006/relationships/hyperlink" Target="file:///D:\3GPP\SA1%20Fukuoka%202018\Docs\S1-180197.zip" TargetMode="External"/><Relationship Id="rId142" Type="http://schemas.openxmlformats.org/officeDocument/2006/relationships/hyperlink" Target="file:///D:\3GPP\SA1%20Fukuoka%202018\Docs\S1-180168.zip" TargetMode="External"/><Relationship Id="rId163" Type="http://schemas.openxmlformats.org/officeDocument/2006/relationships/hyperlink" Target="file:///D:\3GPP\SA1%20Fukuoka%202018\Docs\S1-180239.zip" TargetMode="External"/><Relationship Id="rId184" Type="http://schemas.openxmlformats.org/officeDocument/2006/relationships/hyperlink" Target="file:///D:\3GPP\SA1%20Fukuoka%202018\Docs\S1-180274.zip" TargetMode="External"/><Relationship Id="rId189" Type="http://schemas.openxmlformats.org/officeDocument/2006/relationships/hyperlink" Target="file:///D:\3GPP\SA1%20Fukuoka%202018\Docs\S1-180051.zip" TargetMode="External"/><Relationship Id="rId219" Type="http://schemas.openxmlformats.org/officeDocument/2006/relationships/hyperlink" Target="file:///D:\3GPP\SA1%20Fukuoka%202018\Docs\S1-180076.zip" TargetMode="External"/><Relationship Id="rId3" Type="http://schemas.openxmlformats.org/officeDocument/2006/relationships/styles" Target="styles.xml"/><Relationship Id="rId214" Type="http://schemas.openxmlformats.org/officeDocument/2006/relationships/hyperlink" Target="file:///D:\3GPP\SA1%20Fukuoka%202018\Docs\S1-180149.zip" TargetMode="External"/><Relationship Id="rId230" Type="http://schemas.openxmlformats.org/officeDocument/2006/relationships/hyperlink" Target="file:///D:\3GPP\SA1%20Fukuoka%202018\Docs\S1-180138.zip" TargetMode="External"/><Relationship Id="rId235" Type="http://schemas.openxmlformats.org/officeDocument/2006/relationships/hyperlink" Target="file:///D:\3GPP\SA1%20Fukuoka%202018\Docs\S1-180131.zip" TargetMode="External"/><Relationship Id="rId251" Type="http://schemas.openxmlformats.org/officeDocument/2006/relationships/hyperlink" Target="file:///D:\3GPP\SA1%20Fukuoka%202018\Docs\S1-180039.zip" TargetMode="External"/><Relationship Id="rId256" Type="http://schemas.openxmlformats.org/officeDocument/2006/relationships/hyperlink" Target="file:///D:\3GPP\SA1%20Fukuoka%202018\Docs\S1-180142.zip" TargetMode="External"/><Relationship Id="rId277" Type="http://schemas.openxmlformats.org/officeDocument/2006/relationships/hyperlink" Target="file:///D:\3GPP\SA1%20Fukuoka%202018\Docs\S1-180011.zip" TargetMode="External"/><Relationship Id="rId298" Type="http://schemas.openxmlformats.org/officeDocument/2006/relationships/hyperlink" Target="file:///D:\3GPP\SA1%20Fukuoka%202018\Docs\S1-180265.zip" TargetMode="External"/><Relationship Id="rId25" Type="http://schemas.openxmlformats.org/officeDocument/2006/relationships/hyperlink" Target="file:///D:\3GPP\SA1%20Fukuoka%202018\Docs\S1-180159.zip" TargetMode="External"/><Relationship Id="rId46" Type="http://schemas.openxmlformats.org/officeDocument/2006/relationships/hyperlink" Target="file:///D:\3GPP\SA1%20Fukuoka%202018\Docs\S1-180199.zip" TargetMode="External"/><Relationship Id="rId67" Type="http://schemas.openxmlformats.org/officeDocument/2006/relationships/hyperlink" Target="file:///D:\3GPP\SA1%20Fukuoka%202018\Docs\S1-180228.zip" TargetMode="External"/><Relationship Id="rId116" Type="http://schemas.openxmlformats.org/officeDocument/2006/relationships/hyperlink" Target="file:///D:\3GPP\SA1%20Fukuoka%202018\Docs\S1-180185.zip" TargetMode="External"/><Relationship Id="rId137" Type="http://schemas.openxmlformats.org/officeDocument/2006/relationships/hyperlink" Target="file:///D:\3GPP\SA1%20Fukuoka%202018\Docs\S1-180083.zip" TargetMode="External"/><Relationship Id="rId158" Type="http://schemas.openxmlformats.org/officeDocument/2006/relationships/hyperlink" Target="file:///D:\3GPP\SA1%20Fukuoka%202018\Docs\S1-180015.zip" TargetMode="External"/><Relationship Id="rId272" Type="http://schemas.openxmlformats.org/officeDocument/2006/relationships/hyperlink" Target="file:///D:\3GPP\SA1%20Fukuoka%202018\Docs\S1-180007.zip" TargetMode="External"/><Relationship Id="rId293" Type="http://schemas.openxmlformats.org/officeDocument/2006/relationships/hyperlink" Target="file:///D:\3GPP\SA1%20Fukuoka%202018\Docs\S1-180260.zip" TargetMode="External"/><Relationship Id="rId302" Type="http://schemas.openxmlformats.org/officeDocument/2006/relationships/hyperlink" Target="file:///D:\3GPP\SA1%20Fukuoka%202018\Docs\S1-180092.zip" TargetMode="External"/><Relationship Id="rId20" Type="http://schemas.openxmlformats.org/officeDocument/2006/relationships/hyperlink" Target="file:///D:\3GPP\SA1%20Fukuoka%202018\Docs\S1-180219.zip" TargetMode="External"/><Relationship Id="rId41" Type="http://schemas.openxmlformats.org/officeDocument/2006/relationships/hyperlink" Target="file:///D:\3GPP\SA1%20Fukuoka%202018\Docs\S1-180143.zip" TargetMode="External"/><Relationship Id="rId62" Type="http://schemas.openxmlformats.org/officeDocument/2006/relationships/hyperlink" Target="file:///D:\3GPP\SA1%20Fukuoka%202018\Docs\S1-180204.zip" TargetMode="External"/><Relationship Id="rId83" Type="http://schemas.openxmlformats.org/officeDocument/2006/relationships/hyperlink" Target="file:///D:\3GPP\SA1%20Fukuoka%202018\Docs\S1-180167.zip" TargetMode="External"/><Relationship Id="rId88" Type="http://schemas.openxmlformats.org/officeDocument/2006/relationships/hyperlink" Target="file:///D:\3GPP\SA1%20Fukuoka%202018\Docs\S1-180020.zip" TargetMode="External"/><Relationship Id="rId111" Type="http://schemas.openxmlformats.org/officeDocument/2006/relationships/hyperlink" Target="file:///D:\3GPP\SA1%20Fukuoka%202018\Docs\S1-180085.zip" TargetMode="External"/><Relationship Id="rId132" Type="http://schemas.openxmlformats.org/officeDocument/2006/relationships/hyperlink" Target="file:///D:\3GPP\SA1%20Fukuoka%202018\Docs\S1-180067.zip" TargetMode="External"/><Relationship Id="rId153" Type="http://schemas.openxmlformats.org/officeDocument/2006/relationships/hyperlink" Target="file:///D:\3GPP\SA1%20Fukuoka%202018\Docs\S1-180089.zip" TargetMode="External"/><Relationship Id="rId174" Type="http://schemas.openxmlformats.org/officeDocument/2006/relationships/hyperlink" Target="file:///D:\3GPP\SA1%20Fukuoka%202018\Docs\S1-180044.zip" TargetMode="External"/><Relationship Id="rId179" Type="http://schemas.openxmlformats.org/officeDocument/2006/relationships/hyperlink" Target="file:///D:\3GPP\SA1%20Fukuoka%202018\Docs\S1-180147.zip" TargetMode="External"/><Relationship Id="rId195" Type="http://schemas.openxmlformats.org/officeDocument/2006/relationships/hyperlink" Target="file:///D:\3GPP\SA1%20Fukuoka%202018\Docs\S1-180121.zip" TargetMode="External"/><Relationship Id="rId209" Type="http://schemas.openxmlformats.org/officeDocument/2006/relationships/hyperlink" Target="file:///D:\3GPP\SA1%20Fukuoka%202018\Docs\S1-180192.zip" TargetMode="External"/><Relationship Id="rId190" Type="http://schemas.openxmlformats.org/officeDocument/2006/relationships/hyperlink" Target="file:///D:\3GPP\SA1%20Fukuoka%202018\Docs\S1-180148.zip" TargetMode="External"/><Relationship Id="rId204" Type="http://schemas.openxmlformats.org/officeDocument/2006/relationships/hyperlink" Target="file:///D:\3GPP\SA1%20Fukuoka%202018\Docs\S1-180073.zip" TargetMode="External"/><Relationship Id="rId220" Type="http://schemas.openxmlformats.org/officeDocument/2006/relationships/hyperlink" Target="file:///D:\3GPP\SA1%20Fukuoka%202018\Docs\S1-180164.zip" TargetMode="External"/><Relationship Id="rId225" Type="http://schemas.openxmlformats.org/officeDocument/2006/relationships/hyperlink" Target="file:///D:\3GPP\SA1%20Fukuoka%202018\Docs\S1-180162.zip" TargetMode="External"/><Relationship Id="rId241" Type="http://schemas.openxmlformats.org/officeDocument/2006/relationships/hyperlink" Target="file:///D:\3GPP\SA1%20Fukuoka%202018\Docs\S1-180096.zip" TargetMode="External"/><Relationship Id="rId246" Type="http://schemas.openxmlformats.org/officeDocument/2006/relationships/hyperlink" Target="file:///D:\3GPP\SA1%20Fukuoka%202018\Docs\S1-180098.zip" TargetMode="External"/><Relationship Id="rId267" Type="http://schemas.openxmlformats.org/officeDocument/2006/relationships/hyperlink" Target="file:///D:\3GPP\SA1%20Fukuoka%202018\Docs\S1-180072.zip" TargetMode="External"/><Relationship Id="rId288" Type="http://schemas.openxmlformats.org/officeDocument/2006/relationships/hyperlink" Target="file:///D:\3GPP\SA1%20Fukuoka%202018\Docs\S1-180181.zip" TargetMode="External"/><Relationship Id="rId15" Type="http://schemas.openxmlformats.org/officeDocument/2006/relationships/hyperlink" Target="http://webapp.etsi.org/Ipr/" TargetMode="External"/><Relationship Id="rId36" Type="http://schemas.openxmlformats.org/officeDocument/2006/relationships/hyperlink" Target="file:///D:\3GPP\SA1%20Fukuoka%202018\Docs\S1-180129.zip" TargetMode="External"/><Relationship Id="rId57" Type="http://schemas.openxmlformats.org/officeDocument/2006/relationships/hyperlink" Target="docs\S1-180282.zip" TargetMode="External"/><Relationship Id="rId106" Type="http://schemas.openxmlformats.org/officeDocument/2006/relationships/hyperlink" Target="file:///D:\3GPP\SA1%20Fukuoka%202018\Docs\S1-180194.zip" TargetMode="External"/><Relationship Id="rId127" Type="http://schemas.openxmlformats.org/officeDocument/2006/relationships/hyperlink" Target="file:///D:\3GPP\SA1%20Fukuoka%202018\Docs\S1-180063.zip" TargetMode="External"/><Relationship Id="rId262" Type="http://schemas.openxmlformats.org/officeDocument/2006/relationships/hyperlink" Target="file:///D:\3GPP\SA1%20Fukuoka%202018\Docs\S1-180045.zip" TargetMode="External"/><Relationship Id="rId283" Type="http://schemas.openxmlformats.org/officeDocument/2006/relationships/hyperlink" Target="file:///D:\3GPP\SA1%20Fukuoka%202018\Docs\S1-180273.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SA1%20Fukuoka%202018\Docs\S1-180212.zip" TargetMode="External"/><Relationship Id="rId52" Type="http://schemas.openxmlformats.org/officeDocument/2006/relationships/hyperlink" Target="file:///D:\3GPP\SA1%20Fukuoka%202018\Docs\S1-180218.zip" TargetMode="External"/><Relationship Id="rId73" Type="http://schemas.openxmlformats.org/officeDocument/2006/relationships/hyperlink" Target="file:///D:\3GPP\SA1%20Fukuoka%202018\Docs\S1-180270.zip" TargetMode="External"/><Relationship Id="rId78" Type="http://schemas.openxmlformats.org/officeDocument/2006/relationships/hyperlink" Target="file:///D:\3GPP\SA1%20Fukuoka%202018\Docs\S1-180122.zip" TargetMode="External"/><Relationship Id="rId94" Type="http://schemas.openxmlformats.org/officeDocument/2006/relationships/hyperlink" Target="file:///D:\3GPP\SA1%20Fukuoka%202018\Docs\S1-180059.zip" TargetMode="External"/><Relationship Id="rId99" Type="http://schemas.openxmlformats.org/officeDocument/2006/relationships/hyperlink" Target="file:///D:\3GPP\SA1%20Fukuoka%202018\Docs\S1-180061.zip" TargetMode="External"/><Relationship Id="rId101" Type="http://schemas.openxmlformats.org/officeDocument/2006/relationships/hyperlink" Target="file:///D:\3GPP\SA1%20Fukuoka%202018\Docs\S1-180173.zip" TargetMode="External"/><Relationship Id="rId122" Type="http://schemas.openxmlformats.org/officeDocument/2006/relationships/hyperlink" Target="file:///D:\3GPP\SA1%20Fukuoka%202018\Docs\S1-180200.zip" TargetMode="External"/><Relationship Id="rId143" Type="http://schemas.openxmlformats.org/officeDocument/2006/relationships/hyperlink" Target="file:///D:\3GPP\SA1%20Fukuoka%202018\Docs\S1-180201.zip" TargetMode="External"/><Relationship Id="rId148" Type="http://schemas.openxmlformats.org/officeDocument/2006/relationships/hyperlink" Target="file:///D:\3GPP\SA1%20Fukuoka%202018\Docs\S1-180109.zip" TargetMode="External"/><Relationship Id="rId164" Type="http://schemas.openxmlformats.org/officeDocument/2006/relationships/hyperlink" Target="file:///D:\3GPP\SA1%20Fukuoka%202018\Docs\S1-180240.zip" TargetMode="External"/><Relationship Id="rId169" Type="http://schemas.openxmlformats.org/officeDocument/2006/relationships/hyperlink" Target="file:///D:\3GPP\SA1%20Fukuoka%202018\Docs\S1-180135.zip" TargetMode="External"/><Relationship Id="rId185" Type="http://schemas.openxmlformats.org/officeDocument/2006/relationships/hyperlink" Target="file:///D:\3GPP\SA1%20Fukuoka%202018\Docs\S1-180126.zip" TargetMode="External"/><Relationship Id="rId4" Type="http://schemas.openxmlformats.org/officeDocument/2006/relationships/settings" Target="settings.xml"/><Relationship Id="rId9" Type="http://schemas.openxmlformats.org/officeDocument/2006/relationships/hyperlink" Target="http://www.3gpp.org/ftp/tsg_sa/WG1_Serv/TSGS1_81_Fukuoka/templates/Template_WI_Status_Update.zip" TargetMode="External"/><Relationship Id="rId180" Type="http://schemas.openxmlformats.org/officeDocument/2006/relationships/hyperlink" Target="file:///D:\3GPP\SA1%20Fukuoka%202018\Docs\S1-180101.zip" TargetMode="External"/><Relationship Id="rId210" Type="http://schemas.openxmlformats.org/officeDocument/2006/relationships/hyperlink" Target="file:///D:\3GPP\SA1%20Fukuoka%202018\Docs\S1-180049.zip" TargetMode="External"/><Relationship Id="rId215" Type="http://schemas.openxmlformats.org/officeDocument/2006/relationships/hyperlink" Target="file:///D:\3GPP\SA1%20Fukuoka%202018\Docs\S1-180244.zip" TargetMode="External"/><Relationship Id="rId236" Type="http://schemas.openxmlformats.org/officeDocument/2006/relationships/hyperlink" Target="file:///D:\3GPP\SA1%20Fukuoka%202018\Docs\S1-180196.zip" TargetMode="External"/><Relationship Id="rId257" Type="http://schemas.openxmlformats.org/officeDocument/2006/relationships/hyperlink" Target="file:///D:\3GPP\SA1%20Fukuoka%202018\Docs\S1-180040.zip" TargetMode="External"/><Relationship Id="rId278" Type="http://schemas.openxmlformats.org/officeDocument/2006/relationships/hyperlink" Target="file:///D:\3GPP\SA1%20Fukuoka%202018\Docs\S1-180052.zip" TargetMode="External"/><Relationship Id="rId26" Type="http://schemas.openxmlformats.org/officeDocument/2006/relationships/hyperlink" Target="file:///D:\3GPP\SA1%20Fukuoka%202018\Docs\S1-180163.zip" TargetMode="External"/><Relationship Id="rId231" Type="http://schemas.openxmlformats.org/officeDocument/2006/relationships/hyperlink" Target="file:///D:\3GPP\SA1%20Fukuoka%202018\Docs\S1-180136.zip" TargetMode="External"/><Relationship Id="rId252" Type="http://schemas.openxmlformats.org/officeDocument/2006/relationships/hyperlink" Target="file:///D:\3GPP\SA1%20Fukuoka%202018\Docs\S1-180035.zip" TargetMode="External"/><Relationship Id="rId273" Type="http://schemas.openxmlformats.org/officeDocument/2006/relationships/hyperlink" Target="file:///D:\3GPP\SA1%20Fukuoka%202018\Docs\S1-180047.zip" TargetMode="External"/><Relationship Id="rId294" Type="http://schemas.openxmlformats.org/officeDocument/2006/relationships/hyperlink" Target="file:///D:\3GPP\SA1%20Fukuoka%202018\Docs\S1-180261.zip" TargetMode="External"/><Relationship Id="rId47" Type="http://schemas.openxmlformats.org/officeDocument/2006/relationships/hyperlink" Target="file:///D:\3GPP\SA1%20Fukuoka%202018\Docs\S1-180201.zip" TargetMode="External"/><Relationship Id="rId68" Type="http://schemas.openxmlformats.org/officeDocument/2006/relationships/hyperlink" Target="file:///D:\3GPP\SA1%20Fukuoka%202018\Docs\S1-180229.zip" TargetMode="External"/><Relationship Id="rId89" Type="http://schemas.openxmlformats.org/officeDocument/2006/relationships/hyperlink" Target="file:///D:\3GPP\SA1%20Fukuoka%202018\Docs\S1-180104.zip" TargetMode="External"/><Relationship Id="rId112" Type="http://schemas.openxmlformats.org/officeDocument/2006/relationships/hyperlink" Target="file:///D:\3GPP\SA1%20Fukuoka%202018\Docs\S1-180112.zip" TargetMode="External"/><Relationship Id="rId133" Type="http://schemas.openxmlformats.org/officeDocument/2006/relationships/hyperlink" Target="file:///D:\3GPP\SA1%20Fukuoka%202018\Docs\S1-180068.zip" TargetMode="External"/><Relationship Id="rId154" Type="http://schemas.openxmlformats.org/officeDocument/2006/relationships/hyperlink" Target="file:///D:\3GPP\SA1%20Fukuoka%202018\Docs\S1-180095.zip" TargetMode="External"/><Relationship Id="rId175" Type="http://schemas.openxmlformats.org/officeDocument/2006/relationships/hyperlink" Target="file:///D:\3GPP\SA1%20Fukuoka%202018\Docs\S1-180043.zip" TargetMode="External"/><Relationship Id="rId196" Type="http://schemas.openxmlformats.org/officeDocument/2006/relationships/hyperlink" Target="file:///D:\3GPP\SA1%20Fukuoka%202018\Docs\S1-180118.zip" TargetMode="External"/><Relationship Id="rId200" Type="http://schemas.openxmlformats.org/officeDocument/2006/relationships/hyperlink" Target="file:///D:\3GPP\SA1%20Fukuoka%202018\Docs\S1-180127.zip" TargetMode="External"/><Relationship Id="rId16" Type="http://schemas.openxmlformats.org/officeDocument/2006/relationships/hyperlink" Target="http://www.3gpp.org/specifications-groups/delegates-corner/writing-a-new-spec" TargetMode="External"/><Relationship Id="rId221" Type="http://schemas.openxmlformats.org/officeDocument/2006/relationships/hyperlink" Target="file:///D:\3GPP\SA1%20Fukuoka%202018\Docs\S1-180014.zip" TargetMode="External"/><Relationship Id="rId242" Type="http://schemas.openxmlformats.org/officeDocument/2006/relationships/hyperlink" Target="file:///D:\3GPP\SA1%20Fukuoka%202018\Docs\S1-180176.zip" TargetMode="External"/><Relationship Id="rId263" Type="http://schemas.openxmlformats.org/officeDocument/2006/relationships/hyperlink" Target="file:///D:\3GPP\SA1%20Fukuoka%202018\Docs\S1-180046.zip" TargetMode="External"/><Relationship Id="rId284" Type="http://schemas.openxmlformats.org/officeDocument/2006/relationships/hyperlink" Target="file:///D:\3GPP\SA1%20Fukuoka%202018\Docs\S1-180256.zip" TargetMode="External"/><Relationship Id="rId37" Type="http://schemas.openxmlformats.org/officeDocument/2006/relationships/hyperlink" Target="file:///D:\3GPP\SA1%20Fukuoka%202018\Docs\S1-180130.zip" TargetMode="External"/><Relationship Id="rId58" Type="http://schemas.openxmlformats.org/officeDocument/2006/relationships/hyperlink" Target="file:///D:\3GPP\SA1%20Fukuoka%202018\Docs\S1-180226.zip" TargetMode="External"/><Relationship Id="rId79" Type="http://schemas.openxmlformats.org/officeDocument/2006/relationships/hyperlink" Target="file:///D:\3GPP\SA1%20Fukuoka%202018\Docs\S1-180141.zip" TargetMode="External"/><Relationship Id="rId102" Type="http://schemas.openxmlformats.org/officeDocument/2006/relationships/hyperlink" Target="file:///D:\3GPP\SA1%20Fukuoka%202018\Docs\S1-180032.zip" TargetMode="External"/><Relationship Id="rId123" Type="http://schemas.openxmlformats.org/officeDocument/2006/relationships/hyperlink" Target="file:///D:\3GPP\SA1%20Fukuoka%202018\Docs\S1-180231.zip" TargetMode="External"/><Relationship Id="rId144" Type="http://schemas.openxmlformats.org/officeDocument/2006/relationships/hyperlink" Target="file:///D:\3GPP\SA1%20Fukuoka%202018\Docs\S1-180202.zip" TargetMode="External"/><Relationship Id="rId90" Type="http://schemas.openxmlformats.org/officeDocument/2006/relationships/hyperlink" Target="file:///D:\3GPP\SA1%20Fukuoka%202018\Docs\S1-180025.zip" TargetMode="External"/><Relationship Id="rId165" Type="http://schemas.openxmlformats.org/officeDocument/2006/relationships/hyperlink" Target="file:///D:\3GPP\SA1%20Fukuoka%202018\Docs\S1-180241.zip" TargetMode="External"/><Relationship Id="rId186" Type="http://schemas.openxmlformats.org/officeDocument/2006/relationships/hyperlink" Target="file:///D:\3GPP\SA1%20Fukuoka%202018\Docs\S1-180133.zip" TargetMode="External"/><Relationship Id="rId211" Type="http://schemas.openxmlformats.org/officeDocument/2006/relationships/hyperlink" Target="file:///D:\3GPP\SA1%20Fukuoka%202018\Docs\S1-180050.zip" TargetMode="External"/><Relationship Id="rId232" Type="http://schemas.openxmlformats.org/officeDocument/2006/relationships/hyperlink" Target="file:///D:\3GPP\SA1%20Fukuoka%202018\Docs\S1-180165.zip" TargetMode="External"/><Relationship Id="rId253" Type="http://schemas.openxmlformats.org/officeDocument/2006/relationships/hyperlink" Target="file:///D:\3GPP\SA1%20Fukuoka%202018\Docs\S1-180036.zip" TargetMode="External"/><Relationship Id="rId274" Type="http://schemas.openxmlformats.org/officeDocument/2006/relationships/hyperlink" Target="file:///D:\3GPP\SA1%20Fukuoka%202018\Docs\S1-180008.zip" TargetMode="External"/><Relationship Id="rId295" Type="http://schemas.openxmlformats.org/officeDocument/2006/relationships/hyperlink" Target="file:///D:\3GPP\SA1%20Fukuoka%202018\Docs\S1-180262.zip" TargetMode="External"/><Relationship Id="rId27" Type="http://schemas.openxmlformats.org/officeDocument/2006/relationships/hyperlink" Target="file:///D:\3GPP\SA1%20Fukuoka%202018\Docs\S1-180154.zip" TargetMode="External"/><Relationship Id="rId48" Type="http://schemas.openxmlformats.org/officeDocument/2006/relationships/hyperlink" Target="file:///D:\3GPP\SA1%20Fukuoka%202018\docs\S1-180278.zip" TargetMode="External"/><Relationship Id="rId69" Type="http://schemas.openxmlformats.org/officeDocument/2006/relationships/hyperlink" Target="file:///D:\3GPP\SA1%20Fukuoka%202018\Docs\S1-180230.zip" TargetMode="External"/><Relationship Id="rId113" Type="http://schemas.openxmlformats.org/officeDocument/2006/relationships/hyperlink" Target="file:///D:\3GPP\SA1%20Fukuoka%202018\Docs\S1-180114.zip" TargetMode="External"/><Relationship Id="rId134" Type="http://schemas.openxmlformats.org/officeDocument/2006/relationships/hyperlink" Target="file:///D:\3GPP\SA1%20Fukuoka%202018\Docs\S1-180069.zip" TargetMode="External"/><Relationship Id="rId80" Type="http://schemas.openxmlformats.org/officeDocument/2006/relationships/hyperlink" Target="file:///D:\3GPP\SA1%20Fukuoka%202018\Docs\S1-180156.zip" TargetMode="External"/><Relationship Id="rId155" Type="http://schemas.openxmlformats.org/officeDocument/2006/relationships/hyperlink" Target="file:///D:\3GPP\SA1%20Fukuoka%202018\Docs\S1-180090.zip" TargetMode="External"/><Relationship Id="rId176" Type="http://schemas.openxmlformats.org/officeDocument/2006/relationships/hyperlink" Target="file:///D:\3GPP\SA1%20Fukuoka%202018\Docs\S1-180123.zip" TargetMode="External"/><Relationship Id="rId197" Type="http://schemas.openxmlformats.org/officeDocument/2006/relationships/hyperlink" Target="file:///D:\3GPP\SA1%20Fukuoka%202018\Docs\S1-180021.zip" TargetMode="External"/><Relationship Id="rId201" Type="http://schemas.openxmlformats.org/officeDocument/2006/relationships/hyperlink" Target="docs\S1-180284.zip" TargetMode="External"/><Relationship Id="rId222" Type="http://schemas.openxmlformats.org/officeDocument/2006/relationships/hyperlink" Target="file:///D:\3GPP\SA1%20Fukuoka%202018\Docs\S1-180024.zip" TargetMode="External"/><Relationship Id="rId243" Type="http://schemas.openxmlformats.org/officeDocument/2006/relationships/hyperlink" Target="file:///D:\3GPP\SA1%20Fukuoka%202018\Docs\S1-180174.zip" TargetMode="External"/><Relationship Id="rId264" Type="http://schemas.openxmlformats.org/officeDocument/2006/relationships/hyperlink" Target="file:///D:\3GPP\SA1%20Fukuoka%202018\Docs\S1-180048.zip" TargetMode="External"/><Relationship Id="rId285" Type="http://schemas.openxmlformats.org/officeDocument/2006/relationships/hyperlink" Target="file:///D:\3GPP\SA1%20Fukuoka%202018\Docs\S1-180175.zip" TargetMode="External"/><Relationship Id="rId17" Type="http://schemas.openxmlformats.org/officeDocument/2006/relationships/hyperlink" Target="http://www.3gpp.org/DynaReport/21801.htm" TargetMode="External"/><Relationship Id="rId38" Type="http://schemas.openxmlformats.org/officeDocument/2006/relationships/hyperlink" Target="file:///D:\3GPP\SA1%20Fukuoka%202018\Docs\S1-180132.zip" TargetMode="External"/><Relationship Id="rId59" Type="http://schemas.openxmlformats.org/officeDocument/2006/relationships/hyperlink" Target="file:///D:\3GPP\SA1%20Fukuoka%202018\Docs\S1-180210.zip" TargetMode="External"/><Relationship Id="rId103" Type="http://schemas.openxmlformats.org/officeDocument/2006/relationships/hyperlink" Target="file:///D:\3GPP\SA1%20Fukuoka%202018\Docs\S1-180099.zip" TargetMode="External"/><Relationship Id="rId124" Type="http://schemas.openxmlformats.org/officeDocument/2006/relationships/hyperlink" Target="file:///D:\3GPP\SA1%20Fukuoka%202018\Docs\S1-180232.zip" TargetMode="External"/><Relationship Id="rId70" Type="http://schemas.openxmlformats.org/officeDocument/2006/relationships/hyperlink" Target="file:///D:\3GPP\SA1%20Fukuoka%202018\Docs\S1-180198.zip" TargetMode="External"/><Relationship Id="rId91" Type="http://schemas.openxmlformats.org/officeDocument/2006/relationships/hyperlink" Target="file:///D:\3GPP\SA1%20Fukuoka%202018\Docs\S1-180026.zip" TargetMode="External"/><Relationship Id="rId145" Type="http://schemas.openxmlformats.org/officeDocument/2006/relationships/hyperlink" Target="file:///D:\3GPP\SA1%20Fukuoka%202018\Docs\S1-180080.zip" TargetMode="External"/><Relationship Id="rId166" Type="http://schemas.openxmlformats.org/officeDocument/2006/relationships/hyperlink" Target="file:///D:\3GPP\SA1%20Fukuoka%202018\Docs\S1-180242.zip" TargetMode="External"/><Relationship Id="rId187" Type="http://schemas.openxmlformats.org/officeDocument/2006/relationships/hyperlink" Target="file:///D:\3GPP\SA1%20Fukuoka%202018\Docs\S1-180191.zip" TargetMode="External"/><Relationship Id="rId1" Type="http://schemas.openxmlformats.org/officeDocument/2006/relationships/customXml" Target="../customXml/item1.xml"/><Relationship Id="rId212" Type="http://schemas.openxmlformats.org/officeDocument/2006/relationships/hyperlink" Target="file:///D:\3GPP\SA1%20Fukuoka%202018\Docs\S1-180150.zip" TargetMode="External"/><Relationship Id="rId233" Type="http://schemas.openxmlformats.org/officeDocument/2006/relationships/hyperlink" Target="file:///D:\3GPP\SA1%20Fukuoka%202018\Docs\S1-180139.zip" TargetMode="External"/><Relationship Id="rId254" Type="http://schemas.openxmlformats.org/officeDocument/2006/relationships/hyperlink" Target="file:///D:\3GPP\SA1%20Fukuoka%202018\Docs\S1-180038.zip" TargetMode="External"/><Relationship Id="rId28" Type="http://schemas.openxmlformats.org/officeDocument/2006/relationships/hyperlink" Target="file:///D:\3GPP\SA1%20Fukuoka%202018\Docs\S1-180155.zip" TargetMode="External"/><Relationship Id="rId49" Type="http://schemas.openxmlformats.org/officeDocument/2006/relationships/hyperlink" Target="file:///D:\3GPP\SA1%20Fukuoka%202018\Docs\S1-180208.zip" TargetMode="External"/><Relationship Id="rId114" Type="http://schemas.openxmlformats.org/officeDocument/2006/relationships/hyperlink" Target="file:///D:\3GPP\SA1%20Fukuoka%202018\Docs\S1-180183.zip" TargetMode="External"/><Relationship Id="rId275" Type="http://schemas.openxmlformats.org/officeDocument/2006/relationships/hyperlink" Target="file:///D:\3GPP\SA1%20Fukuoka%202018\Docs\S1-180009.zip" TargetMode="External"/><Relationship Id="rId296" Type="http://schemas.openxmlformats.org/officeDocument/2006/relationships/hyperlink" Target="file:///D:\3GPP\SA1%20Fukuoka%202018\Docs\S1-180263.zip" TargetMode="External"/><Relationship Id="rId300" Type="http://schemas.openxmlformats.org/officeDocument/2006/relationships/hyperlink" Target="file:///D:\3GPP\SA1%20Fukuoka%202018\Docs\S1-180267.zip" TargetMode="External"/><Relationship Id="rId60" Type="http://schemas.openxmlformats.org/officeDocument/2006/relationships/hyperlink" Target="file:///D:\3GPP\SA1%20Fukuoka%202018\Docs\S1-180217.zip" TargetMode="External"/><Relationship Id="rId81" Type="http://schemas.openxmlformats.org/officeDocument/2006/relationships/hyperlink" Target="file:///D:\3GPP\SA1%20Fukuoka%202018\Docs\S1-180161.zip" TargetMode="External"/><Relationship Id="rId135" Type="http://schemas.openxmlformats.org/officeDocument/2006/relationships/hyperlink" Target="file:///D:\3GPP\SA1%20Fukuoka%202018\Docs\S1-180087.zip" TargetMode="External"/><Relationship Id="rId156" Type="http://schemas.openxmlformats.org/officeDocument/2006/relationships/hyperlink" Target="file:///D:\3GPP\SA1%20Fukuoka%202018\Docs\S1-180237.zip" TargetMode="External"/><Relationship Id="rId177" Type="http://schemas.openxmlformats.org/officeDocument/2006/relationships/hyperlink" Target="file:///D:\3GPP\SA1%20Fukuoka%202018\Docs\S1-180120.zip" TargetMode="External"/><Relationship Id="rId198" Type="http://schemas.openxmlformats.org/officeDocument/2006/relationships/hyperlink" Target="file:///D:\3GPP\SA1%20Fukuoka%202018\Docs\S1-180243.zip" TargetMode="External"/><Relationship Id="rId202" Type="http://schemas.openxmlformats.org/officeDocument/2006/relationships/hyperlink" Target="docs\S1-180285.zip" TargetMode="External"/><Relationship Id="rId223" Type="http://schemas.openxmlformats.org/officeDocument/2006/relationships/hyperlink" Target="file:///D:\3GPP\SA1%20Fukuoka%202018\Docs\S1-180158.zip" TargetMode="External"/><Relationship Id="rId244" Type="http://schemas.openxmlformats.org/officeDocument/2006/relationships/hyperlink" Target="file:///D:\3GPP\SA1%20Fukuoka%202018\Docs\S1-180179.zip" TargetMode="External"/><Relationship Id="rId18" Type="http://schemas.openxmlformats.org/officeDocument/2006/relationships/hyperlink" Target="http://www.3gpp.org/ftp/tsg_sa/WG1_Serv/TSGS1_81_Fukuoka/templates/Template_WI_Status_Update.zip" TargetMode="External"/><Relationship Id="rId39" Type="http://schemas.openxmlformats.org/officeDocument/2006/relationships/hyperlink" Target="file:///D:\3GPP\SA1%20Fukuoka%202018\Docs\S1-180214.zip" TargetMode="External"/><Relationship Id="rId265" Type="http://schemas.openxmlformats.org/officeDocument/2006/relationships/hyperlink" Target="file:///D:\3GPP\SA1%20Fukuoka%202018\Docs\S1-180221.zip" TargetMode="External"/><Relationship Id="rId286" Type="http://schemas.openxmlformats.org/officeDocument/2006/relationships/hyperlink" Target="file:///D:\3GPP\SA1%20Fukuoka%202018\Docs\S1-180177.zip" TargetMode="External"/><Relationship Id="rId50" Type="http://schemas.openxmlformats.org/officeDocument/2006/relationships/hyperlink" Target="file:///D:\3GPP\SA1%20Fukuoka%202018\Docs\S1-180172.zip" TargetMode="External"/><Relationship Id="rId104" Type="http://schemas.openxmlformats.org/officeDocument/2006/relationships/hyperlink" Target="file:///D:\3GPP\SA1%20Fukuoka%202018\Docs\S1-180100.zip" TargetMode="External"/><Relationship Id="rId125" Type="http://schemas.openxmlformats.org/officeDocument/2006/relationships/hyperlink" Target="file:///D:\3GPP\SA1%20Fukuoka%202018\Docs\S1-180233.zip" TargetMode="External"/><Relationship Id="rId146" Type="http://schemas.openxmlformats.org/officeDocument/2006/relationships/hyperlink" Target="file:///D:\3GPP\SA1%20Fukuoka%202018\Docs\S1-180105.zip" TargetMode="External"/><Relationship Id="rId167" Type="http://schemas.openxmlformats.org/officeDocument/2006/relationships/hyperlink" Target="file:///D:\3GPP\SA1%20Fukuoka%202018\Docs\S1-180125.zip" TargetMode="External"/><Relationship Id="rId188" Type="http://schemas.openxmlformats.org/officeDocument/2006/relationships/hyperlink" Target="file:///D:\3GPP\SA1%20Fukuoka%202018\Docs\S1-180277.zip" TargetMode="External"/><Relationship Id="rId71" Type="http://schemas.openxmlformats.org/officeDocument/2006/relationships/hyperlink" Target="file:///D:\3GPP\SA1%20Fukuoka%202018\Docs\S1-180022.zip" TargetMode="External"/><Relationship Id="rId92" Type="http://schemas.openxmlformats.org/officeDocument/2006/relationships/hyperlink" Target="file:///D:\3GPP\SA1%20Fukuoka%202018\Docs\S1-180053.zip" TargetMode="External"/><Relationship Id="rId213" Type="http://schemas.openxmlformats.org/officeDocument/2006/relationships/hyperlink" Target="file:///D:\3GPP\SA1%20Fukuoka%202018\Docs\S1-180151.zip" TargetMode="External"/><Relationship Id="rId234" Type="http://schemas.openxmlformats.org/officeDocument/2006/relationships/hyperlink" Target="file:///D:\3GPP\SA1%20Fukuoka%202018\Docs\S1-1801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A56BE-F3AB-4657-99DA-C1DD3C6B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17</TotalTime>
  <Pages>24</Pages>
  <Words>6251</Words>
  <Characters>37315</Characters>
  <Application>Microsoft Office Word</Application>
  <DocSecurity>0</DocSecurity>
  <Lines>2638</Lines>
  <Paragraphs>1692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41954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3</cp:revision>
  <dcterms:created xsi:type="dcterms:W3CDTF">2018-02-04T23:35:00Z</dcterms:created>
  <dcterms:modified xsi:type="dcterms:W3CDTF">2018-02-04T23:51:00Z</dcterms:modified>
</cp:coreProperties>
</file>